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bookmarkStart w:id="0" w:name="_GoBack"/>
      <w:bookmarkEnd w:id="0"/>
      <w:r w:rsidRPr="00DC080E">
        <w:rPr>
          <w:rFonts w:ascii="Arial" w:hAnsi="Arial" w:cs="Arial"/>
          <w:b/>
          <w:sz w:val="24"/>
          <w:lang w:val="en-US"/>
        </w:rPr>
        <w:t>3GPP TSG RAN WG1 Meeting #9</w:t>
      </w:r>
      <w:r w:rsidR="007F656C">
        <w:rPr>
          <w:rFonts w:ascii="Arial" w:hAnsi="Arial" w:cs="Arial"/>
          <w:b/>
          <w:sz w:val="24"/>
          <w:lang w:val="en-US"/>
        </w:rPr>
        <w:t>4</w:t>
      </w:r>
      <w:r w:rsidR="005D1EAA">
        <w:rPr>
          <w:rFonts w:ascii="Arial" w:hAnsi="Arial" w:cs="Arial"/>
          <w:b/>
          <w:sz w:val="24"/>
          <w:lang w:val="en-US"/>
        </w:rPr>
        <w:t>bis</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453C18">
        <w:rPr>
          <w:rFonts w:ascii="Arial" w:hAnsi="Arial" w:cs="Arial"/>
          <w:b/>
          <w:sz w:val="24"/>
          <w:lang w:val="en-US"/>
        </w:rPr>
        <w:t xml:space="preserve">   </w:t>
      </w:r>
      <w:r w:rsidRPr="00BD33AF">
        <w:rPr>
          <w:rFonts w:ascii="Arial" w:hAnsi="Arial" w:cs="Arial"/>
          <w:b/>
          <w:sz w:val="24"/>
          <w:lang w:val="en-US"/>
        </w:rPr>
        <w:t>R1-</w:t>
      </w:r>
      <w:r w:rsidR="007B0E4E" w:rsidRPr="00BD33AF">
        <w:rPr>
          <w:rFonts w:ascii="Arial" w:hAnsi="Arial" w:cs="Arial"/>
          <w:b/>
          <w:sz w:val="24"/>
          <w:lang w:val="en-US"/>
        </w:rPr>
        <w:t>181</w:t>
      </w:r>
      <w:r w:rsidR="007B0E4E" w:rsidRPr="00210C85">
        <w:rPr>
          <w:rFonts w:ascii="Arial" w:hAnsi="Arial" w:cs="Arial"/>
          <w:b/>
          <w:sz w:val="24"/>
          <w:lang w:val="en-US"/>
        </w:rPr>
        <w:t>0772</w:t>
      </w:r>
    </w:p>
    <w:p w:rsidR="004D666D" w:rsidRDefault="005D1EAA" w:rsidP="004D666D">
      <w:pPr>
        <w:spacing w:after="0"/>
        <w:ind w:left="1988" w:hanging="1988"/>
        <w:rPr>
          <w:rFonts w:ascii="Arial" w:hAnsi="Arial" w:cs="Arial"/>
          <w:b/>
          <w:sz w:val="24"/>
          <w:lang w:val="en-US"/>
        </w:rPr>
      </w:pPr>
      <w:r w:rsidRPr="005D1EAA">
        <w:rPr>
          <w:rFonts w:ascii="Arial" w:hAnsi="Arial" w:cs="Arial"/>
          <w:b/>
          <w:sz w:val="24"/>
          <w:lang w:val="en-US"/>
        </w:rPr>
        <w:t>Chengdu, China, October 8</w:t>
      </w:r>
      <w:r w:rsidRPr="005D1EAA">
        <w:rPr>
          <w:rFonts w:ascii="Arial" w:hAnsi="Arial" w:cs="Arial"/>
          <w:b/>
          <w:sz w:val="24"/>
          <w:vertAlign w:val="superscript"/>
          <w:lang w:val="en-US"/>
        </w:rPr>
        <w:t>th</w:t>
      </w:r>
      <w:r>
        <w:rPr>
          <w:rFonts w:ascii="Arial" w:hAnsi="Arial" w:cs="Arial"/>
          <w:b/>
          <w:sz w:val="24"/>
          <w:lang w:val="en-US"/>
        </w:rPr>
        <w:t xml:space="preserve"> </w:t>
      </w:r>
      <w:r w:rsidRPr="005D1EAA">
        <w:rPr>
          <w:rFonts w:ascii="Arial" w:hAnsi="Arial" w:cs="Arial"/>
          <w:b/>
          <w:sz w:val="24"/>
          <w:lang w:val="en-US"/>
        </w:rPr>
        <w:t>– 12</w:t>
      </w:r>
      <w:r w:rsidRPr="005D1EAA">
        <w:rPr>
          <w:rFonts w:ascii="Arial" w:hAnsi="Arial" w:cs="Arial"/>
          <w:b/>
          <w:sz w:val="24"/>
          <w:vertAlign w:val="superscript"/>
          <w:lang w:val="en-US"/>
        </w:rPr>
        <w:t>th</w:t>
      </w:r>
      <w:r w:rsidRPr="005D1EAA">
        <w:rPr>
          <w:rFonts w:ascii="Arial" w:hAnsi="Arial" w:cs="Arial"/>
          <w:b/>
          <w:sz w:val="24"/>
          <w:lang w:val="en-US"/>
        </w:rPr>
        <w:t>,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7769D" w:rsidRPr="00BD33AF">
        <w:rPr>
          <w:rFonts w:ascii="Arial" w:hAnsi="Arial" w:cs="Arial"/>
          <w:b/>
          <w:sz w:val="24"/>
          <w:lang w:val="en-US"/>
        </w:rPr>
        <w:t>Support of Sidelink Unicast, Gr</w:t>
      </w:r>
      <w:r w:rsidR="00A03C04" w:rsidRPr="00BD33AF">
        <w:rPr>
          <w:rFonts w:ascii="Arial" w:hAnsi="Arial" w:cs="Arial"/>
          <w:b/>
          <w:sz w:val="24"/>
          <w:lang w:val="en-US"/>
        </w:rPr>
        <w:t>ou</w:t>
      </w:r>
      <w:r w:rsidR="0097769D" w:rsidRPr="00BD33AF">
        <w:rPr>
          <w:rFonts w:ascii="Arial" w:hAnsi="Arial" w:cs="Arial"/>
          <w:b/>
          <w:sz w:val="24"/>
          <w:lang w:val="en-US"/>
        </w:rPr>
        <w:t>pcast</w:t>
      </w:r>
      <w:r w:rsidR="00645366" w:rsidRPr="00BD33AF">
        <w:rPr>
          <w:rFonts w:ascii="Arial" w:hAnsi="Arial" w:cs="Arial"/>
          <w:b/>
          <w:sz w:val="24"/>
          <w:lang w:val="en-US"/>
        </w:rPr>
        <w:t xml:space="preserve">, </w:t>
      </w:r>
      <w:r w:rsidR="0097769D" w:rsidRPr="00BD33AF">
        <w:rPr>
          <w:rFonts w:ascii="Arial" w:hAnsi="Arial" w:cs="Arial"/>
          <w:b/>
          <w:sz w:val="24"/>
          <w:lang w:val="en-US"/>
        </w:rPr>
        <w:t>and Broadcast Modes for NR V2X Communication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4D666D" w:rsidRPr="001B0DA0">
        <w:rPr>
          <w:rFonts w:ascii="Arial" w:hAnsi="Arial" w:cs="Arial"/>
          <w:b/>
          <w:sz w:val="24"/>
          <w:lang w:val="en-US"/>
        </w:rPr>
        <w:t>1</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7B0E4E">
        <w:t>[1]</w:t>
      </w:r>
      <w:r>
        <w:fldChar w:fldCharType="end"/>
      </w:r>
      <w:r>
        <w:t>. Study of technical solutions for support of sidelink unicast, groupcast and broadcast modes of operation is one of the major study item objective</w:t>
      </w:r>
      <w:r w:rsidR="00611185">
        <w:t>.</w:t>
      </w:r>
      <w:r w:rsidR="008548A5">
        <w:t xml:space="preserve"> </w:t>
      </w:r>
      <w:r w:rsidR="00611185">
        <w:t>Further, at RAN1#94, the following basic agreements were made in this agenda:</w:t>
      </w:r>
    </w:p>
    <w:tbl>
      <w:tblPr>
        <w:tblStyle w:val="TableGrid"/>
        <w:tblW w:w="0" w:type="auto"/>
        <w:tblInd w:w="137" w:type="dxa"/>
        <w:tblLook w:val="04A0" w:firstRow="1" w:lastRow="0" w:firstColumn="1" w:lastColumn="0" w:noHBand="0" w:noVBand="1"/>
      </w:tblPr>
      <w:tblGrid>
        <w:gridCol w:w="9825"/>
      </w:tblGrid>
      <w:tr w:rsidR="00611185" w:rsidTr="001B0DA0">
        <w:tc>
          <w:tcPr>
            <w:tcW w:w="9825" w:type="dxa"/>
          </w:tcPr>
          <w:p w:rsidR="00611185" w:rsidRPr="001B0DA0" w:rsidRDefault="00611185" w:rsidP="00611185">
            <w:pPr>
              <w:rPr>
                <w:b/>
                <w:sz w:val="22"/>
                <w:szCs w:val="22"/>
                <w:lang w:eastAsia="x-none"/>
              </w:rPr>
            </w:pPr>
            <w:r w:rsidRPr="001B0DA0">
              <w:rPr>
                <w:sz w:val="22"/>
                <w:szCs w:val="22"/>
                <w:highlight w:val="green"/>
                <w:lang w:eastAsia="x-none"/>
              </w:rPr>
              <w:t>Agreements</w:t>
            </w:r>
            <w:r w:rsidRPr="001B0DA0">
              <w:rPr>
                <w:b/>
                <w:sz w:val="22"/>
                <w:szCs w:val="22"/>
                <w:lang w:eastAsia="x-none"/>
              </w:rPr>
              <w:t>:</w:t>
            </w:r>
          </w:p>
          <w:p w:rsidR="00611185" w:rsidRPr="001B0DA0" w:rsidRDefault="00611185" w:rsidP="001B0DA0">
            <w:pPr>
              <w:pStyle w:val="3GPPAgreements"/>
            </w:pPr>
            <w:r w:rsidRPr="001B0DA0">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611185" w:rsidRPr="001B0DA0" w:rsidRDefault="00611185" w:rsidP="001B0DA0">
            <w:pPr>
              <w:pStyle w:val="3GPPAgreements"/>
            </w:pPr>
            <w:r w:rsidRPr="001B0DA0">
              <w:t>RAN1 assumes that the physical layer knows the following information for a certain transmission belonging to a unicast or groupcast session. Note RAN1 has not made agreement about the usage of this information.</w:t>
            </w:r>
          </w:p>
          <w:p w:rsidR="00611185" w:rsidRPr="001B0DA0" w:rsidRDefault="00611185" w:rsidP="001B0DA0">
            <w:pPr>
              <w:pStyle w:val="3GPPAgreements"/>
              <w:numPr>
                <w:ilvl w:val="1"/>
                <w:numId w:val="9"/>
              </w:numPr>
            </w:pPr>
            <w:r w:rsidRPr="001B0DA0">
              <w:t>ID</w:t>
            </w:r>
          </w:p>
          <w:p w:rsidR="00611185" w:rsidRPr="001B0DA0" w:rsidRDefault="00611185" w:rsidP="001B0DA0">
            <w:pPr>
              <w:pStyle w:val="3GPPAgreements"/>
              <w:numPr>
                <w:ilvl w:val="2"/>
                <w:numId w:val="9"/>
              </w:numPr>
            </w:pPr>
            <w:r w:rsidRPr="001B0DA0">
              <w:t>Groupcast: destination group ID, FFS: source ID</w:t>
            </w:r>
          </w:p>
          <w:p w:rsidR="00611185" w:rsidRPr="001B0DA0" w:rsidRDefault="00611185" w:rsidP="001B0DA0">
            <w:pPr>
              <w:pStyle w:val="3GPPAgreements"/>
              <w:numPr>
                <w:ilvl w:val="2"/>
                <w:numId w:val="9"/>
              </w:numPr>
            </w:pPr>
            <w:r w:rsidRPr="001B0DA0">
              <w:t>Unicast: destination ID, FFS: source ID</w:t>
            </w:r>
          </w:p>
          <w:p w:rsidR="00611185" w:rsidRPr="001B0DA0" w:rsidRDefault="00611185" w:rsidP="001B0DA0">
            <w:pPr>
              <w:pStyle w:val="3GPPAgreements"/>
              <w:numPr>
                <w:ilvl w:val="2"/>
                <w:numId w:val="9"/>
              </w:numPr>
            </w:pPr>
            <w:r w:rsidRPr="001B0DA0">
              <w:t>HARQ process ID (FFS for groupcast)</w:t>
            </w:r>
          </w:p>
          <w:p w:rsidR="00611185" w:rsidRPr="001B0DA0" w:rsidRDefault="00611185" w:rsidP="001B0DA0">
            <w:pPr>
              <w:pStyle w:val="3GPPAgreements"/>
              <w:numPr>
                <w:ilvl w:val="1"/>
                <w:numId w:val="9"/>
              </w:numPr>
            </w:pPr>
            <w:r w:rsidRPr="001B0DA0">
              <w:t>RAN1 can continue discussion on other information</w:t>
            </w:r>
          </w:p>
          <w:p w:rsidR="00611185" w:rsidRPr="001B0DA0" w:rsidRDefault="00611185" w:rsidP="00611185">
            <w:pPr>
              <w:rPr>
                <w:sz w:val="22"/>
                <w:szCs w:val="22"/>
                <w:lang w:eastAsia="x-none"/>
              </w:rPr>
            </w:pPr>
            <w:r w:rsidRPr="001B0DA0">
              <w:rPr>
                <w:sz w:val="22"/>
                <w:szCs w:val="22"/>
                <w:highlight w:val="green"/>
                <w:lang w:eastAsia="x-none"/>
              </w:rPr>
              <w:t>Agreements</w:t>
            </w:r>
            <w:r w:rsidRPr="001B0DA0">
              <w:rPr>
                <w:sz w:val="22"/>
                <w:szCs w:val="22"/>
                <w:lang w:eastAsia="x-none"/>
              </w:rPr>
              <w:t>:</w:t>
            </w:r>
          </w:p>
          <w:p w:rsidR="00611185" w:rsidRPr="00CF071F" w:rsidRDefault="00611185" w:rsidP="001B0DA0">
            <w:pPr>
              <w:pStyle w:val="3GPPAgreements"/>
            </w:pPr>
            <w:r w:rsidRPr="00CF071F">
              <w:rPr>
                <w:rFonts w:hint="eastAsia"/>
              </w:rPr>
              <w:t>RAN1 to study the following topics for the SL enhancement for unicast and/or groupcast. Other topics are not precluded.</w:t>
            </w:r>
          </w:p>
          <w:p w:rsidR="00611185" w:rsidRPr="00CF071F" w:rsidRDefault="00611185" w:rsidP="001B0DA0">
            <w:pPr>
              <w:pStyle w:val="3GPPAgreements"/>
              <w:numPr>
                <w:ilvl w:val="1"/>
                <w:numId w:val="9"/>
              </w:numPr>
            </w:pPr>
            <w:r w:rsidRPr="00CF071F">
              <w:rPr>
                <w:rFonts w:hint="eastAsia"/>
              </w:rPr>
              <w:t>HARQ feedback</w:t>
            </w:r>
          </w:p>
          <w:p w:rsidR="00611185" w:rsidRPr="00CF071F" w:rsidRDefault="00611185" w:rsidP="001B0DA0">
            <w:pPr>
              <w:pStyle w:val="3GPPAgreements"/>
              <w:numPr>
                <w:ilvl w:val="1"/>
                <w:numId w:val="9"/>
              </w:numPr>
            </w:pPr>
            <w:r w:rsidRPr="00CF071F">
              <w:rPr>
                <w:rFonts w:hint="eastAsia"/>
              </w:rPr>
              <w:t>CSI</w:t>
            </w:r>
            <w:r w:rsidRPr="00CF071F">
              <w:t xml:space="preserve"> acquisition</w:t>
            </w:r>
          </w:p>
          <w:p w:rsidR="00611185" w:rsidRPr="00CF071F" w:rsidRDefault="00611185" w:rsidP="001B0DA0">
            <w:pPr>
              <w:pStyle w:val="3GPPAgreements"/>
              <w:numPr>
                <w:ilvl w:val="1"/>
                <w:numId w:val="9"/>
              </w:numPr>
            </w:pPr>
            <w:r w:rsidRPr="00CF071F">
              <w:t>Open loop and/or closed-loop p</w:t>
            </w:r>
            <w:r w:rsidRPr="00CF071F">
              <w:rPr>
                <w:rFonts w:hint="eastAsia"/>
              </w:rPr>
              <w:t>ower control</w:t>
            </w:r>
          </w:p>
          <w:p w:rsidR="00611185" w:rsidRPr="00CF071F" w:rsidRDefault="00611185" w:rsidP="001B0DA0">
            <w:pPr>
              <w:pStyle w:val="3GPPAgreements"/>
              <w:numPr>
                <w:ilvl w:val="1"/>
                <w:numId w:val="9"/>
              </w:numPr>
            </w:pPr>
            <w:r w:rsidRPr="00CF071F">
              <w:rPr>
                <w:rFonts w:hint="eastAsia"/>
              </w:rPr>
              <w:t>Link adaptation</w:t>
            </w:r>
          </w:p>
          <w:p w:rsidR="00611185" w:rsidRDefault="00611185" w:rsidP="001B0DA0">
            <w:pPr>
              <w:pStyle w:val="3GPPAgreements"/>
              <w:numPr>
                <w:ilvl w:val="1"/>
                <w:numId w:val="9"/>
              </w:numPr>
            </w:pPr>
            <w:r w:rsidRPr="00CF071F">
              <w:rPr>
                <w:rFonts w:hint="eastAsia"/>
              </w:rPr>
              <w:t>Multi-antenna transmission scheme</w:t>
            </w:r>
          </w:p>
        </w:tc>
      </w:tr>
    </w:tbl>
    <w:p w:rsidR="00E71EC1" w:rsidRPr="0017661D" w:rsidRDefault="00E71EC1" w:rsidP="0017661D">
      <w:pPr>
        <w:pStyle w:val="3GPPText"/>
      </w:pPr>
      <w:r>
        <w:t xml:space="preserve">In this contribution, we </w:t>
      </w:r>
      <w:r w:rsidR="00DD40EC">
        <w:t xml:space="preserve">discuss principles </w:t>
      </w:r>
      <w:r w:rsidR="00942B76">
        <w:t xml:space="preserve">of </w:t>
      </w:r>
      <w:r w:rsidR="00DD40EC">
        <w:t>unicast, groupcast and broadcast sidelink communication for NR-V2X framework</w:t>
      </w:r>
      <w:r w:rsidR="00942B76">
        <w:t xml:space="preserve">, </w:t>
      </w:r>
      <w:r w:rsidR="00DD40EC">
        <w:t xml:space="preserve">while ensuring that all three modes can coexist </w:t>
      </w:r>
      <w:r w:rsidR="00942B76">
        <w:t xml:space="preserve">sharing </w:t>
      </w:r>
      <w:r w:rsidR="00DD40EC">
        <w:t xml:space="preserve">the same spectrum. In our view, seamless coexistence of all three types of communication is important for NR V2X sidelink communication system. </w:t>
      </w:r>
      <w:r w:rsidR="00E83A46">
        <w:t>V</w:t>
      </w:r>
      <w:r>
        <w:t>iews on other NR</w:t>
      </w:r>
      <w:r w:rsidR="00DD40EC">
        <w:t xml:space="preserve"> </w:t>
      </w:r>
      <w:r>
        <w:t xml:space="preserve">V2X design aspects are summarized in companion contributions </w:t>
      </w:r>
      <w:r w:rsidR="007B0E4E">
        <w:fldChar w:fldCharType="begin"/>
      </w:r>
      <w:r w:rsidR="007B0E4E">
        <w:instrText xml:space="preserve"> REF _Ref525924587 \r \h </w:instrText>
      </w:r>
      <w:r w:rsidR="007B0E4E">
        <w:fldChar w:fldCharType="separate"/>
      </w:r>
      <w:r w:rsidR="007B0E4E">
        <w:t>[4]</w:t>
      </w:r>
      <w:r w:rsidR="007B0E4E">
        <w:fldChar w:fldCharType="end"/>
      </w:r>
      <w:r w:rsidR="007B0E4E">
        <w:t>-</w:t>
      </w:r>
      <w:r w:rsidR="007B0E4E">
        <w:fldChar w:fldCharType="begin"/>
      </w:r>
      <w:r w:rsidR="007B0E4E">
        <w:instrText xml:space="preserve"> REF _Ref525924589 \r \h </w:instrText>
      </w:r>
      <w:r w:rsidR="007B0E4E">
        <w:fldChar w:fldCharType="separate"/>
      </w:r>
      <w:r w:rsidR="007B0E4E">
        <w:t>[12]</w:t>
      </w:r>
      <w:r w:rsidR="007B0E4E">
        <w:fldChar w:fldCharType="end"/>
      </w:r>
      <w:r w:rsidR="00A03C04">
        <w:t>.</w:t>
      </w:r>
    </w:p>
    <w:p w:rsidR="0017661D" w:rsidRDefault="0079055A" w:rsidP="0017661D">
      <w:pPr>
        <w:pStyle w:val="3GPPH1"/>
        <w:tabs>
          <w:tab w:val="clear" w:pos="432"/>
          <w:tab w:val="num" w:pos="426"/>
        </w:tabs>
      </w:pPr>
      <w:r>
        <w:lastRenderedPageBreak/>
        <w:t>Overview</w:t>
      </w:r>
    </w:p>
    <w:p w:rsidR="00A61CB6" w:rsidRDefault="0079055A" w:rsidP="00A61CB6">
      <w:pPr>
        <w:pStyle w:val="3GPPH2"/>
      </w:pPr>
      <w:r>
        <w:t>eV2X Use Cases</w:t>
      </w:r>
    </w:p>
    <w:p w:rsidR="00774E0D" w:rsidRDefault="0079055A" w:rsidP="00A61CB6">
      <w:pPr>
        <w:pStyle w:val="3GPPText"/>
      </w:pPr>
      <w:r>
        <w:t xml:space="preserve">The growing amount of various eV2X services may require new functionality at the radio layers beyond traditional broadcast communication. In </w:t>
      </w:r>
      <w:r w:rsidR="00A03C04">
        <w:fldChar w:fldCharType="begin"/>
      </w:r>
      <w:r w:rsidR="00A03C04">
        <w:instrText xml:space="preserve"> REF _Ref521688523 \n \h </w:instrText>
      </w:r>
      <w:r w:rsidR="00A03C04">
        <w:fldChar w:fldCharType="separate"/>
      </w:r>
      <w:r w:rsidR="007B0E4E">
        <w:t>[2]</w:t>
      </w:r>
      <w:r w:rsidR="00A03C04">
        <w:fldChar w:fldCharType="end"/>
      </w:r>
      <w:r w:rsidR="00A03C04">
        <w:t>-</w:t>
      </w:r>
      <w:r w:rsidR="00A03C04">
        <w:fldChar w:fldCharType="begin"/>
      </w:r>
      <w:r w:rsidR="00A03C04">
        <w:instrText xml:space="preserve"> REF _Ref521688525 \n \h </w:instrText>
      </w:r>
      <w:r w:rsidR="00A03C04">
        <w:fldChar w:fldCharType="separate"/>
      </w:r>
      <w:r w:rsidR="007B0E4E">
        <w:t>[3]</w:t>
      </w:r>
      <w:r w:rsidR="00A03C04">
        <w:fldChar w:fldCharType="end"/>
      </w:r>
      <w:r>
        <w:t>, several services such as for example platooning assume formation of user groups communicating with each other.</w:t>
      </w:r>
      <w:r w:rsidR="007B4512">
        <w:t xml:space="preserve"> The </w:t>
      </w:r>
      <w:r w:rsidR="00774E0D">
        <w:t>platooning is one of the use cases where support of multicast and unicast communication may be needed. The sensor sharing type of applications typically require broadcast communication unless interactive sensor sharing sessions are being established between vehicles where unicast type of links need to be served.</w:t>
      </w:r>
    </w:p>
    <w:p w:rsidR="0079055A" w:rsidRDefault="007B4512" w:rsidP="0079055A">
      <w:pPr>
        <w:pStyle w:val="3GPPH2"/>
      </w:pPr>
      <w:r>
        <w:t xml:space="preserve">Communication Types and </w:t>
      </w:r>
      <w:r w:rsidR="0079055A">
        <w:t>Spectrum Considerations</w:t>
      </w:r>
    </w:p>
    <w:p w:rsidR="00774E0D" w:rsidRDefault="00774E0D" w:rsidP="00AE7912">
      <w:pPr>
        <w:pStyle w:val="3GPPText"/>
      </w:pPr>
      <w:r>
        <w:t xml:space="preserve">One </w:t>
      </w:r>
      <w:r w:rsidR="007B4512">
        <w:t xml:space="preserve">of the </w:t>
      </w:r>
      <w:r>
        <w:t>important consideration</w:t>
      </w:r>
      <w:r w:rsidR="001E0649">
        <w:t>s</w:t>
      </w:r>
      <w:r>
        <w:t xml:space="preserve"> that needs to be </w:t>
      </w:r>
      <w:r w:rsidR="001E0649">
        <w:t xml:space="preserve">taken into account </w:t>
      </w:r>
      <w:r>
        <w:t xml:space="preserve">is that all eV2X sidelink communication types should be expected to share a common spectrum. This means that from radio-layer solution perspective eV2X design options should equally well handle unicast, groupcast and broadcast type of services. Therefore RAN1 should strive for solutions that can well coexist in the same spectrum </w:t>
      </w:r>
      <w:r w:rsidR="001E0649">
        <w:t xml:space="preserve">for all communication types </w:t>
      </w:r>
      <w:r>
        <w:t xml:space="preserve">and at the same time provide </w:t>
      </w:r>
      <w:r w:rsidR="005A66F1">
        <w:t xml:space="preserve">good </w:t>
      </w:r>
      <w:r>
        <w:t>performance in scenarios where only unicast or groupcast type of links are needed.</w:t>
      </w:r>
    </w:p>
    <w:p w:rsidR="009928E0" w:rsidRDefault="00C9250D" w:rsidP="009928E0">
      <w:pPr>
        <w:pStyle w:val="3GPPH2"/>
      </w:pPr>
      <w:r>
        <w:t>Non Physical Layer Aspects</w:t>
      </w:r>
    </w:p>
    <w:p w:rsidR="001E0649" w:rsidRDefault="009928E0" w:rsidP="001E0649">
      <w:pPr>
        <w:pStyle w:val="3GPPText"/>
      </w:pPr>
      <w:r w:rsidRPr="001E0649">
        <w:t>The support of the unicast</w:t>
      </w:r>
      <w:r w:rsidR="001E0649" w:rsidRPr="001E0649">
        <w:t xml:space="preserve"> </w:t>
      </w:r>
      <w:r w:rsidRPr="001E0649">
        <w:t>/</w:t>
      </w:r>
      <w:r w:rsidR="001E0649" w:rsidRPr="001E0649">
        <w:t xml:space="preserve"> </w:t>
      </w:r>
      <w:r w:rsidRPr="001E0649">
        <w:t>groupcast</w:t>
      </w:r>
      <w:r w:rsidR="001E0649" w:rsidRPr="001E0649">
        <w:t xml:space="preserve"> </w:t>
      </w:r>
      <w:r w:rsidRPr="001E0649">
        <w:t>/</w:t>
      </w:r>
      <w:r w:rsidR="001E0649" w:rsidRPr="001E0649">
        <w:t xml:space="preserve"> </w:t>
      </w:r>
      <w:r w:rsidRPr="001E0649">
        <w:t xml:space="preserve">broadcast communication over PC5 </w:t>
      </w:r>
      <w:r w:rsidR="001E0649">
        <w:t xml:space="preserve">links will require coordinated work across RAN and SA WGs. In particular, we see the following opens that are out of physical layer design scope but </w:t>
      </w:r>
      <w:r w:rsidR="003E02BC">
        <w:t>may affect some of the radio-layer aspects:</w:t>
      </w:r>
    </w:p>
    <w:p w:rsidR="009928E0" w:rsidRPr="00CC7B59" w:rsidRDefault="009928E0" w:rsidP="001E0649">
      <w:pPr>
        <w:pStyle w:val="3GPPAgreements"/>
      </w:pPr>
      <w:r w:rsidRPr="00CC7B59">
        <w:t xml:space="preserve">Identifiers </w:t>
      </w:r>
      <w:r w:rsidR="003E02BC">
        <w:t xml:space="preserve">and user IDs </w:t>
      </w:r>
      <w:r w:rsidRPr="00CC7B59">
        <w:t>for the unicast</w:t>
      </w:r>
      <w:r w:rsidR="003E02BC">
        <w:t xml:space="preserve"> / groupcast </w:t>
      </w:r>
      <w:r w:rsidRPr="00CC7B59">
        <w:t>communication, e.g. L2 ID;</w:t>
      </w:r>
    </w:p>
    <w:p w:rsidR="009928E0" w:rsidRDefault="009928E0" w:rsidP="001E0649">
      <w:pPr>
        <w:pStyle w:val="3GPPAgreements"/>
      </w:pPr>
      <w:r w:rsidRPr="00BB4254">
        <w:tab/>
        <w:t>Signaling protocol</w:t>
      </w:r>
      <w:r w:rsidR="003E02BC">
        <w:t>s</w:t>
      </w:r>
      <w:r w:rsidRPr="00BB4254">
        <w:t xml:space="preserve"> to support unicast</w:t>
      </w:r>
      <w:r w:rsidR="003E02BC">
        <w:t xml:space="preserve"> </w:t>
      </w:r>
      <w:r w:rsidRPr="00A34BDC">
        <w:t>/</w:t>
      </w:r>
      <w:r w:rsidR="003E02BC">
        <w:t xml:space="preserve"> multicast communication </w:t>
      </w:r>
      <w:r w:rsidR="00C9250D">
        <w:t>and connection establishment</w:t>
      </w:r>
    </w:p>
    <w:p w:rsidR="009928E0" w:rsidRDefault="009928E0" w:rsidP="001E0649">
      <w:pPr>
        <w:pStyle w:val="3GPPAgreements"/>
      </w:pPr>
      <w:r>
        <w:tab/>
      </w:r>
      <w:r w:rsidR="003E02BC">
        <w:t xml:space="preserve">Whether there is a need for any specific </w:t>
      </w:r>
      <w:r>
        <w:t>QoS support and AS layer configurations</w:t>
      </w:r>
      <w:r w:rsidR="003E02BC">
        <w:t xml:space="preserve"> for different communication types</w:t>
      </w:r>
      <w:r>
        <w:t>;</w:t>
      </w:r>
    </w:p>
    <w:p w:rsidR="00C9250D" w:rsidRDefault="00C9250D" w:rsidP="001E0649">
      <w:pPr>
        <w:pStyle w:val="3GPPAgreements"/>
      </w:pPr>
      <w:r>
        <w:t>Discovery procedure;</w:t>
      </w:r>
    </w:p>
    <w:p w:rsidR="009928E0" w:rsidRDefault="009928E0" w:rsidP="00EA185B">
      <w:pPr>
        <w:pStyle w:val="3GPPAgreements"/>
      </w:pPr>
      <w:r>
        <w:tab/>
        <w:t>Procedures for the link establishment and maintenance.</w:t>
      </w:r>
    </w:p>
    <w:p w:rsidR="00A03C04" w:rsidRDefault="003E02BC" w:rsidP="00AE7912">
      <w:pPr>
        <w:pStyle w:val="3GPPText"/>
      </w:pPr>
      <w:r>
        <w:t xml:space="preserve">In this contribution, we omit discussions on these </w:t>
      </w:r>
      <w:r w:rsidR="005A66F1">
        <w:t xml:space="preserve">specific </w:t>
      </w:r>
      <w:r>
        <w:t xml:space="preserve">topics since they are </w:t>
      </w:r>
      <w:r w:rsidR="005A66F1">
        <w:t xml:space="preserve">out of </w:t>
      </w:r>
      <w:r>
        <w:t xml:space="preserve">RAN1 expertise </w:t>
      </w:r>
      <w:r w:rsidR="005A66F1">
        <w:t>and assume that communication types are distinguishable at UE radio-layers (subject to confirmation from other WGs)</w:t>
      </w:r>
      <w:r w:rsidR="00F80A8A">
        <w:t xml:space="preserve">, </w:t>
      </w:r>
      <w:r w:rsidR="005A66F1">
        <w:t xml:space="preserve">so that UE </w:t>
      </w:r>
      <w:r w:rsidR="00F80A8A">
        <w:t xml:space="preserve">TX and RX </w:t>
      </w:r>
      <w:r w:rsidR="005A66F1">
        <w:t xml:space="preserve">radio-layer behavior </w:t>
      </w:r>
      <w:r w:rsidR="00F80A8A">
        <w:t xml:space="preserve">can </w:t>
      </w:r>
      <w:r w:rsidR="005A66F1">
        <w:t xml:space="preserve">be adjusted accordingly </w:t>
      </w:r>
      <w:r w:rsidR="00F80A8A">
        <w:t xml:space="preserve">in order </w:t>
      </w:r>
      <w:r w:rsidR="005A66F1">
        <w:t xml:space="preserve">to extract </w:t>
      </w:r>
      <w:r w:rsidR="00F80A8A">
        <w:t xml:space="preserve">additional </w:t>
      </w:r>
      <w:r w:rsidR="005A66F1">
        <w:t xml:space="preserve">benefits </w:t>
      </w:r>
      <w:r>
        <w:t xml:space="preserve">for each </w:t>
      </w:r>
      <w:r w:rsidR="00EA185B">
        <w:t xml:space="preserve">communication </w:t>
      </w:r>
      <w:r>
        <w:t>type.</w:t>
      </w:r>
    </w:p>
    <w:p w:rsidR="007B4512" w:rsidRDefault="00774E0D" w:rsidP="0079055A">
      <w:pPr>
        <w:pStyle w:val="3GPPH1"/>
        <w:tabs>
          <w:tab w:val="clear" w:pos="432"/>
          <w:tab w:val="num" w:pos="426"/>
        </w:tabs>
      </w:pPr>
      <w:r>
        <w:t>Broadcast Communication</w:t>
      </w:r>
    </w:p>
    <w:p w:rsidR="00774E0D" w:rsidRDefault="003E02BC" w:rsidP="00774E0D">
      <w:pPr>
        <w:pStyle w:val="3GPPText"/>
        <w:rPr>
          <w:lang w:val="en-GB"/>
        </w:rPr>
      </w:pPr>
      <w:r>
        <w:rPr>
          <w:lang w:val="en-GB"/>
        </w:rPr>
        <w:t xml:space="preserve">When broadcast communication is considered, the transmitter based sensing </w:t>
      </w:r>
      <w:r w:rsidR="005A66F1">
        <w:rPr>
          <w:lang w:val="en-GB"/>
        </w:rPr>
        <w:t>is the primary mechanism for sidelink communication over PC5. The various types of sensing procedures can be used to optimize broadcast communication performance at radio</w:t>
      </w:r>
      <w:r w:rsidR="002E14D8">
        <w:rPr>
          <w:lang w:val="en-GB"/>
        </w:rPr>
        <w:t xml:space="preserve"> </w:t>
      </w:r>
      <w:r w:rsidR="005A66F1">
        <w:rPr>
          <w:lang w:val="en-GB"/>
        </w:rPr>
        <w:t xml:space="preserve">layers. The dedicated discussion on these aspects is provided in our companion contribution on sidelink resource </w:t>
      </w:r>
      <w:r w:rsidR="005A66F1" w:rsidRPr="006F714C">
        <w:rPr>
          <w:lang w:val="en-GB"/>
        </w:rPr>
        <w:t xml:space="preserve">allocation </w:t>
      </w:r>
      <w:r w:rsidR="007B0E4E" w:rsidRPr="00BD33AF">
        <w:rPr>
          <w:lang w:val="en-GB"/>
        </w:rPr>
        <w:fldChar w:fldCharType="begin"/>
      </w:r>
      <w:r w:rsidR="007B0E4E" w:rsidRPr="00BD33AF">
        <w:rPr>
          <w:lang w:val="en-GB"/>
        </w:rPr>
        <w:instrText xml:space="preserve"> REF _Ref525924749 \r \h </w:instrText>
      </w:r>
      <w:r w:rsidR="006F714C">
        <w:rPr>
          <w:lang w:val="en-GB"/>
        </w:rPr>
        <w:instrText xml:space="preserve"> \* MERGEFORMAT </w:instrText>
      </w:r>
      <w:r w:rsidR="007B0E4E" w:rsidRPr="00BD33AF">
        <w:rPr>
          <w:lang w:val="en-GB"/>
        </w:rPr>
      </w:r>
      <w:r w:rsidR="007B0E4E" w:rsidRPr="00BD33AF">
        <w:rPr>
          <w:lang w:val="en-GB"/>
        </w:rPr>
        <w:fldChar w:fldCharType="separate"/>
      </w:r>
      <w:r w:rsidR="007B0E4E" w:rsidRPr="00BD33AF">
        <w:rPr>
          <w:lang w:val="en-GB"/>
        </w:rPr>
        <w:t>[6]</w:t>
      </w:r>
      <w:r w:rsidR="007B0E4E" w:rsidRPr="00BD33AF">
        <w:rPr>
          <w:lang w:val="en-GB"/>
        </w:rPr>
        <w:fldChar w:fldCharType="end"/>
      </w:r>
      <w:r w:rsidR="00EA185B" w:rsidRPr="006F714C">
        <w:rPr>
          <w:lang w:val="en-GB"/>
        </w:rPr>
        <w:t>,</w:t>
      </w:r>
      <w:r w:rsidR="00EA185B">
        <w:rPr>
          <w:lang w:val="en-GB"/>
        </w:rPr>
        <w:t xml:space="preserve"> where we show how sensing and resource selection mechanisms can evolve to operate in different traffic conditions</w:t>
      </w:r>
      <w:r w:rsidR="005A66F1">
        <w:rPr>
          <w:lang w:val="en-GB"/>
        </w:rPr>
        <w:t>.</w:t>
      </w:r>
      <w:r w:rsidR="00EA185B">
        <w:rPr>
          <w:lang w:val="en-GB"/>
        </w:rPr>
        <w:t xml:space="preserve"> </w:t>
      </w:r>
    </w:p>
    <w:p w:rsidR="00EA185B" w:rsidRDefault="00EA185B" w:rsidP="00774E0D">
      <w:pPr>
        <w:pStyle w:val="3GPPText"/>
        <w:rPr>
          <w:lang w:val="en-GB"/>
        </w:rPr>
      </w:pPr>
      <w:r w:rsidRPr="00237E3B">
        <w:rPr>
          <w:lang w:val="en-GB"/>
        </w:rPr>
        <w:t>The main principles of the described small scale and large scale sensing procedures is to sense medium through processing of PSCCH transmissions and radio-layer measurements to access channel and possibly reserve sidelink resources for transmission.</w:t>
      </w:r>
    </w:p>
    <w:p w:rsidR="00EA185B" w:rsidRDefault="00EA185B" w:rsidP="00774E0D">
      <w:pPr>
        <w:pStyle w:val="3GPPText"/>
        <w:rPr>
          <w:lang w:val="en-GB"/>
        </w:rPr>
      </w:pPr>
      <w:r>
        <w:rPr>
          <w:lang w:val="en-GB"/>
        </w:rPr>
        <w:t>The underlying assumption behind broadcast communication is that all UEs have the same behaviour in terms of channel access and attempt to process sidelink PSCCH/PSSCH transmissions from all UEs sharing the same sidelink channel.</w:t>
      </w:r>
      <w:r w:rsidR="0000045C">
        <w:rPr>
          <w:lang w:val="en-GB"/>
        </w:rPr>
        <w:t xml:space="preserve"> Note, that the some parameters of channel access may be dependent on priority of packets.</w:t>
      </w:r>
    </w:p>
    <w:p w:rsidR="00EA185B" w:rsidRDefault="00711398" w:rsidP="00774E0D">
      <w:pPr>
        <w:pStyle w:val="3GPPText"/>
        <w:rPr>
          <w:lang w:val="en-GB"/>
        </w:rPr>
      </w:pPr>
      <w:r>
        <w:rPr>
          <w:lang w:val="en-GB"/>
        </w:rPr>
        <w:lastRenderedPageBreak/>
        <w:t>One of the enhancements that can be considered for NR-V2X broadcast communication over sidelink is introduction of the sidelink resource pre-emption mechanisms to support sidelink transmissions with high reliability</w:t>
      </w:r>
      <w:r w:rsidR="001379BD">
        <w:rPr>
          <w:lang w:val="en-GB"/>
        </w:rPr>
        <w:t>, where transmitter announce</w:t>
      </w:r>
      <w:r w:rsidR="0000045C">
        <w:rPr>
          <w:lang w:val="en-GB"/>
        </w:rPr>
        <w:t>s</w:t>
      </w:r>
      <w:r w:rsidR="001379BD">
        <w:rPr>
          <w:lang w:val="en-GB"/>
        </w:rPr>
        <w:t xml:space="preserve"> resources for pre-emption and expects other UEs to stop transmission on pre-empted resources.</w:t>
      </w:r>
      <w:r w:rsidR="00AD0F09">
        <w:rPr>
          <w:lang w:val="en-GB"/>
        </w:rPr>
        <w:t xml:space="preserve"> In selected scenarios it may be even considered to enable sensing</w:t>
      </w:r>
      <w:r w:rsidR="006E00E2">
        <w:rPr>
          <w:lang w:val="en-GB"/>
        </w:rPr>
        <w:t>-</w:t>
      </w:r>
      <w:r w:rsidR="00AD0F09">
        <w:rPr>
          <w:lang w:val="en-GB"/>
        </w:rPr>
        <w:t>less channel access for sidelink transmission</w:t>
      </w:r>
      <w:r w:rsidR="00B16061">
        <w:rPr>
          <w:lang w:val="en-GB"/>
        </w:rPr>
        <w:t>.</w:t>
      </w:r>
    </w:p>
    <w:p w:rsidR="00EA185B" w:rsidRDefault="00EA185B" w:rsidP="00C44B04">
      <w:pPr>
        <w:pStyle w:val="3GPPText"/>
        <w:numPr>
          <w:ilvl w:val="0"/>
          <w:numId w:val="10"/>
        </w:numPr>
        <w:rPr>
          <w:lang w:val="en-GB"/>
        </w:rPr>
      </w:pPr>
    </w:p>
    <w:p w:rsidR="00EA185B" w:rsidRPr="003C45D6" w:rsidRDefault="00EA185B" w:rsidP="00C44B04">
      <w:pPr>
        <w:pStyle w:val="3GPPText"/>
        <w:numPr>
          <w:ilvl w:val="1"/>
          <w:numId w:val="12"/>
        </w:numPr>
        <w:rPr>
          <w:b/>
          <w:lang w:val="en-GB"/>
        </w:rPr>
      </w:pPr>
      <w:r>
        <w:rPr>
          <w:lang w:val="en-GB"/>
        </w:rPr>
        <w:t xml:space="preserve"> </w:t>
      </w:r>
      <w:r w:rsidR="00711398" w:rsidRPr="003C45D6">
        <w:rPr>
          <w:b/>
          <w:lang w:val="en-GB"/>
        </w:rPr>
        <w:t>The following basic design principles are reused for NR V2X sidelink broadcast communication</w:t>
      </w:r>
    </w:p>
    <w:p w:rsidR="00EA185B" w:rsidRPr="003C45D6" w:rsidRDefault="00711398" w:rsidP="00C44B04">
      <w:pPr>
        <w:pStyle w:val="3GPPText"/>
        <w:numPr>
          <w:ilvl w:val="2"/>
          <w:numId w:val="10"/>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711398" w:rsidRPr="003C45D6" w:rsidRDefault="00711398" w:rsidP="00C44B04">
      <w:pPr>
        <w:pStyle w:val="3GPPText"/>
        <w:numPr>
          <w:ilvl w:val="2"/>
          <w:numId w:val="10"/>
        </w:numPr>
        <w:rPr>
          <w:b/>
          <w:lang w:val="en-GB"/>
        </w:rPr>
      </w:pPr>
      <w:r w:rsidRPr="003C45D6">
        <w:rPr>
          <w:b/>
          <w:lang w:val="en-GB"/>
        </w:rPr>
        <w:t>Resource reservation mechanisms with extension for handling aperiodic traffic</w:t>
      </w:r>
    </w:p>
    <w:p w:rsidR="00711398" w:rsidRPr="003C45D6" w:rsidRDefault="00711398" w:rsidP="00C44B04">
      <w:pPr>
        <w:pStyle w:val="3GPPText"/>
        <w:numPr>
          <w:ilvl w:val="1"/>
          <w:numId w:val="12"/>
        </w:numPr>
        <w:rPr>
          <w:b/>
          <w:lang w:val="en-GB"/>
        </w:rPr>
      </w:pPr>
      <w:r w:rsidRPr="003C45D6">
        <w:rPr>
          <w:b/>
          <w:lang w:val="en-GB"/>
        </w:rPr>
        <w:t>Further study benefits of sidelink resource pre-emption mechanisms to improve reliability of sidelink transmissions with low latency</w:t>
      </w:r>
      <w:r w:rsidR="00AD0F09" w:rsidRPr="003C45D6">
        <w:rPr>
          <w:b/>
          <w:lang w:val="en-GB"/>
        </w:rPr>
        <w:t xml:space="preserve"> as well as sensing</w:t>
      </w:r>
      <w:r w:rsidR="00557077">
        <w:rPr>
          <w:b/>
          <w:lang w:val="en-GB"/>
        </w:rPr>
        <w:t>-</w:t>
      </w:r>
      <w:r w:rsidR="00AD0F09" w:rsidRPr="003C45D6">
        <w:rPr>
          <w:b/>
          <w:lang w:val="en-GB"/>
        </w:rPr>
        <w:t xml:space="preserve">less channel access for high priority </w:t>
      </w:r>
      <w:r w:rsidR="001A518C" w:rsidRPr="003C45D6">
        <w:rPr>
          <w:b/>
          <w:lang w:val="en-GB"/>
        </w:rPr>
        <w:t>and low latency transmission</w:t>
      </w:r>
    </w:p>
    <w:p w:rsidR="003C45D6" w:rsidRPr="003C45D6" w:rsidRDefault="003C45D6" w:rsidP="00C44B04">
      <w:pPr>
        <w:pStyle w:val="3GPPText"/>
        <w:numPr>
          <w:ilvl w:val="1"/>
          <w:numId w:val="12"/>
        </w:numPr>
        <w:rPr>
          <w:b/>
          <w:lang w:val="en-GB"/>
        </w:rPr>
      </w:pPr>
      <w:r w:rsidRPr="003C45D6">
        <w:rPr>
          <w:b/>
          <w:lang w:val="en-GB"/>
        </w:rPr>
        <w:t>Prioritize designs that utilize the same sidelink channel access principles independently of unicast/groupcast/broadcast communication</w:t>
      </w:r>
    </w:p>
    <w:p w:rsidR="00EA185B" w:rsidRDefault="00EA185B" w:rsidP="00EA185B">
      <w:pPr>
        <w:pStyle w:val="3GPPText"/>
        <w:rPr>
          <w:lang w:val="en-GB"/>
        </w:rPr>
      </w:pPr>
    </w:p>
    <w:p w:rsidR="0079055A" w:rsidRDefault="00774E0D" w:rsidP="0079055A">
      <w:pPr>
        <w:pStyle w:val="3GPPH1"/>
        <w:tabs>
          <w:tab w:val="clear" w:pos="432"/>
          <w:tab w:val="num" w:pos="426"/>
        </w:tabs>
      </w:pPr>
      <w:r>
        <w:t>Groupcast Communication</w:t>
      </w:r>
    </w:p>
    <w:p w:rsidR="001A518C" w:rsidRDefault="001A518C" w:rsidP="00774E0D">
      <w:pPr>
        <w:pStyle w:val="3GPPText"/>
        <w:rPr>
          <w:lang w:val="en-GB"/>
        </w:rPr>
      </w:pPr>
      <w:r>
        <w:rPr>
          <w:lang w:val="en-GB"/>
        </w:rPr>
        <w:t>For groupcast communication, the following radio-layer enhancements can be considered</w:t>
      </w:r>
      <w:r w:rsidR="00402B5D">
        <w:rPr>
          <w:lang w:val="en-GB"/>
        </w:rPr>
        <w:t xml:space="preserve"> </w:t>
      </w:r>
      <w:r>
        <w:rPr>
          <w:lang w:val="en-GB"/>
        </w:rPr>
        <w:t xml:space="preserve">to improve sidelink </w:t>
      </w:r>
      <w:r w:rsidR="0052694E">
        <w:rPr>
          <w:lang w:val="en-GB"/>
        </w:rPr>
        <w:t xml:space="preserve">communication </w:t>
      </w:r>
      <w:r>
        <w:rPr>
          <w:lang w:val="en-GB"/>
        </w:rPr>
        <w:t>performance</w:t>
      </w:r>
      <w:r w:rsidR="00B37122">
        <w:rPr>
          <w:lang w:val="en-GB"/>
        </w:rPr>
        <w:t xml:space="preserve"> in distributed resource allocation mode</w:t>
      </w:r>
      <w:r w:rsidR="00402B5D">
        <w:rPr>
          <w:lang w:val="en-GB"/>
        </w:rPr>
        <w:t>:</w:t>
      </w:r>
    </w:p>
    <w:p w:rsidR="001A518C" w:rsidRDefault="001A518C" w:rsidP="00C44B04">
      <w:pPr>
        <w:pStyle w:val="3GPPText"/>
        <w:numPr>
          <w:ilvl w:val="0"/>
          <w:numId w:val="11"/>
        </w:numPr>
        <w:rPr>
          <w:lang w:val="en-GB"/>
        </w:rPr>
      </w:pPr>
      <w:r>
        <w:rPr>
          <w:lang w:val="en-GB"/>
        </w:rPr>
        <w:t>Group radio-layer feedback</w:t>
      </w:r>
    </w:p>
    <w:p w:rsidR="001A518C" w:rsidRDefault="001A518C" w:rsidP="00C44B04">
      <w:pPr>
        <w:pStyle w:val="3GPPText"/>
        <w:numPr>
          <w:ilvl w:val="1"/>
          <w:numId w:val="11"/>
        </w:numPr>
        <w:ind w:left="567" w:hanging="283"/>
        <w:rPr>
          <w:lang w:val="en-GB"/>
        </w:rPr>
      </w:pPr>
      <w:r>
        <w:rPr>
          <w:lang w:val="en-GB"/>
        </w:rPr>
        <w:t xml:space="preserve">When transmitter sends sidelink message to a group, </w:t>
      </w:r>
      <w:r w:rsidR="0000045C">
        <w:rPr>
          <w:lang w:val="en-GB"/>
        </w:rPr>
        <w:t xml:space="preserve">a </w:t>
      </w:r>
      <w:r>
        <w:rPr>
          <w:lang w:val="en-GB"/>
        </w:rPr>
        <w:t xml:space="preserve">UE that has not </w:t>
      </w:r>
      <w:r w:rsidR="00557077">
        <w:rPr>
          <w:lang w:val="en-GB"/>
        </w:rPr>
        <w:t xml:space="preserve">successfully </w:t>
      </w:r>
      <w:r>
        <w:rPr>
          <w:lang w:val="en-GB"/>
        </w:rPr>
        <w:t xml:space="preserve">received PSSCH </w:t>
      </w:r>
      <w:r w:rsidR="0000045C">
        <w:rPr>
          <w:lang w:val="en-GB"/>
        </w:rPr>
        <w:t xml:space="preserve">may </w:t>
      </w:r>
      <w:r>
        <w:rPr>
          <w:lang w:val="en-GB"/>
        </w:rPr>
        <w:t xml:space="preserve">send NACK on </w:t>
      </w:r>
      <w:r w:rsidR="0000045C">
        <w:rPr>
          <w:lang w:val="en-GB"/>
        </w:rPr>
        <w:t xml:space="preserve">the </w:t>
      </w:r>
      <w:r>
        <w:rPr>
          <w:lang w:val="en-GB"/>
        </w:rPr>
        <w:t>resource reserved by transmitter for acknowledgement.</w:t>
      </w:r>
    </w:p>
    <w:p w:rsidR="001A518C" w:rsidRDefault="001A518C" w:rsidP="00C44B04">
      <w:pPr>
        <w:pStyle w:val="3GPPText"/>
        <w:numPr>
          <w:ilvl w:val="0"/>
          <w:numId w:val="11"/>
        </w:numPr>
        <w:rPr>
          <w:lang w:val="en-GB"/>
        </w:rPr>
      </w:pPr>
      <w:r>
        <w:rPr>
          <w:lang w:val="en-GB"/>
        </w:rPr>
        <w:t>Group radio-layer (re)transmission</w:t>
      </w:r>
    </w:p>
    <w:p w:rsidR="0052694E" w:rsidRDefault="001A518C" w:rsidP="00C44B04">
      <w:pPr>
        <w:pStyle w:val="3GPPText"/>
        <w:numPr>
          <w:ilvl w:val="1"/>
          <w:numId w:val="11"/>
        </w:numPr>
        <w:ind w:left="567" w:hanging="283"/>
        <w:rPr>
          <w:lang w:val="en-GB"/>
        </w:rPr>
      </w:pPr>
      <w:r>
        <w:rPr>
          <w:lang w:val="en-GB"/>
        </w:rPr>
        <w:t xml:space="preserve">If UEs of the group detect NACK from </w:t>
      </w:r>
      <w:r w:rsidR="0052694E">
        <w:rPr>
          <w:lang w:val="en-GB"/>
        </w:rPr>
        <w:t xml:space="preserve">at least </w:t>
      </w:r>
      <w:r>
        <w:rPr>
          <w:lang w:val="en-GB"/>
        </w:rPr>
        <w:t>one of the group members</w:t>
      </w:r>
      <w:r w:rsidR="0052694E">
        <w:rPr>
          <w:lang w:val="en-GB"/>
        </w:rPr>
        <w:t xml:space="preserve">, </w:t>
      </w:r>
      <w:r>
        <w:rPr>
          <w:lang w:val="en-GB"/>
        </w:rPr>
        <w:t xml:space="preserve">UEs can retransmit successfully received packet </w:t>
      </w:r>
      <w:r w:rsidR="0052694E">
        <w:rPr>
          <w:lang w:val="en-GB"/>
        </w:rPr>
        <w:t xml:space="preserve">on a resource that can be either reserved by UE which is failed to receive or </w:t>
      </w:r>
      <w:r w:rsidR="00473D42">
        <w:rPr>
          <w:lang w:val="en-GB"/>
        </w:rPr>
        <w:t xml:space="preserve">by the </w:t>
      </w:r>
      <w:r w:rsidR="00B37122">
        <w:rPr>
          <w:lang w:val="en-GB"/>
        </w:rPr>
        <w:t xml:space="preserve">original </w:t>
      </w:r>
      <w:r w:rsidR="0052694E">
        <w:rPr>
          <w:lang w:val="en-GB"/>
        </w:rPr>
        <w:t>source of transmission</w:t>
      </w:r>
      <w:r w:rsidR="0000045C">
        <w:rPr>
          <w:lang w:val="en-GB"/>
        </w:rPr>
        <w:t>.</w:t>
      </w:r>
    </w:p>
    <w:p w:rsidR="00402B5D" w:rsidRDefault="00402B5D" w:rsidP="00402B5D">
      <w:pPr>
        <w:pStyle w:val="3GPPText"/>
        <w:rPr>
          <w:lang w:val="en-GB"/>
        </w:rPr>
      </w:pPr>
      <w:r>
        <w:rPr>
          <w:lang w:val="en-GB"/>
        </w:rPr>
        <w:t xml:space="preserve">Note that for groupcast communication same principles of sensing and resource selection as well as </w:t>
      </w:r>
      <w:r w:rsidR="007F518D">
        <w:rPr>
          <w:lang w:val="en-GB"/>
        </w:rPr>
        <w:t xml:space="preserve">resource </w:t>
      </w:r>
      <w:r>
        <w:rPr>
          <w:lang w:val="en-GB"/>
        </w:rPr>
        <w:t>reservation mechanisms can be reused. The g</w:t>
      </w:r>
      <w:r w:rsidR="007F518D">
        <w:rPr>
          <w:lang w:val="en-GB"/>
        </w:rPr>
        <w:t>roup radio-layer feedback and (re)-transmissions can be built using same principles in terms of sidelink channel access and resource selection.</w:t>
      </w:r>
    </w:p>
    <w:p w:rsidR="007F518D" w:rsidRDefault="007F518D" w:rsidP="00402B5D">
      <w:pPr>
        <w:pStyle w:val="3GPPText"/>
        <w:rPr>
          <w:lang w:val="en-GB"/>
        </w:rPr>
      </w:pPr>
    </w:p>
    <w:p w:rsidR="0052694E" w:rsidRPr="0052694E" w:rsidRDefault="0052694E" w:rsidP="00AC2FD0">
      <w:pPr>
        <w:pStyle w:val="3GPPText"/>
        <w:numPr>
          <w:ilvl w:val="0"/>
          <w:numId w:val="10"/>
        </w:numPr>
      </w:pPr>
    </w:p>
    <w:p w:rsidR="0052694E" w:rsidRPr="003C45D6" w:rsidRDefault="0052694E" w:rsidP="00C44B04">
      <w:pPr>
        <w:pStyle w:val="3GPPText"/>
        <w:numPr>
          <w:ilvl w:val="1"/>
          <w:numId w:val="12"/>
        </w:numPr>
        <w:rPr>
          <w:b/>
          <w:lang w:val="en-GB"/>
        </w:rPr>
      </w:pPr>
      <w:r w:rsidRPr="003C45D6">
        <w:rPr>
          <w:b/>
          <w:lang w:val="en-GB"/>
        </w:rPr>
        <w:t xml:space="preserve">Study benefits of group radio-layer feedback and group radio-layer </w:t>
      </w:r>
      <w:r w:rsidR="00B37122" w:rsidRPr="003C45D6">
        <w:rPr>
          <w:b/>
          <w:lang w:val="en-GB"/>
        </w:rPr>
        <w:t>(</w:t>
      </w:r>
      <w:r w:rsidRPr="003C45D6">
        <w:rPr>
          <w:b/>
          <w:lang w:val="en-GB"/>
        </w:rPr>
        <w:t>re</w:t>
      </w:r>
      <w:r w:rsidR="00B37122" w:rsidRPr="003C45D6">
        <w:rPr>
          <w:b/>
          <w:lang w:val="en-GB"/>
        </w:rPr>
        <w:t>)-</w:t>
      </w:r>
      <w:r w:rsidRPr="003C45D6">
        <w:rPr>
          <w:b/>
          <w:lang w:val="en-GB"/>
        </w:rPr>
        <w:t xml:space="preserve">transmission </w:t>
      </w:r>
      <w:r w:rsidR="00B37122" w:rsidRPr="003C45D6">
        <w:rPr>
          <w:b/>
          <w:lang w:val="en-GB"/>
        </w:rPr>
        <w:t>for groupcast communication in the distributed resource allocation mode</w:t>
      </w:r>
    </w:p>
    <w:p w:rsidR="00402B5D" w:rsidRDefault="00402B5D" w:rsidP="00B37122">
      <w:pPr>
        <w:pStyle w:val="3GPPText"/>
      </w:pPr>
    </w:p>
    <w:p w:rsidR="00B37122" w:rsidRDefault="00B37122" w:rsidP="00B37122">
      <w:pPr>
        <w:pStyle w:val="3GPPText"/>
      </w:pPr>
      <w:r>
        <w:t xml:space="preserve">Another direction that can be analyzed for groupcast communication relates to resource alignment or resource coordination within a group, so that group members do not compete with each other for resources. This may imply, that one of the UEs plays </w:t>
      </w:r>
      <w:r w:rsidR="00FE4894">
        <w:t xml:space="preserve">functions </w:t>
      </w:r>
      <w:r>
        <w:t>of radio-resource management</w:t>
      </w:r>
      <w:r w:rsidR="00FE4894">
        <w:t xml:space="preserve"> and</w:t>
      </w:r>
      <w:r>
        <w:t xml:space="preserve"> </w:t>
      </w:r>
      <w:r w:rsidR="009A0336">
        <w:t xml:space="preserve">resource </w:t>
      </w:r>
      <w:r>
        <w:t xml:space="preserve">allocation for other UEs. In general, such approaches contradict overall distributed architecture </w:t>
      </w:r>
      <w:r w:rsidR="00FE4894">
        <w:t xml:space="preserve">principles </w:t>
      </w:r>
      <w:r>
        <w:t>and do not fit well dynamic</w:t>
      </w:r>
      <w:r w:rsidR="00FE4894">
        <w:t xml:space="preserve"> and distributed</w:t>
      </w:r>
      <w:r>
        <w:t xml:space="preserve"> radio-environments that can be observed in vehicular use cases.</w:t>
      </w:r>
      <w:r w:rsidR="00FE4894">
        <w:t xml:space="preserve"> </w:t>
      </w:r>
      <w:r w:rsidR="00DD7302">
        <w:t xml:space="preserve">Therefore we do not see much motivation to optimize groupcast communication schemes supporting dynamic radio-resource management by one of the UEs (e.g. master UE). On the other hand mechanisms based on semi-static resource partitioning can be </w:t>
      </w:r>
      <w:r w:rsidR="00DD7302">
        <w:lastRenderedPageBreak/>
        <w:t xml:space="preserve">considered and can be implemented </w:t>
      </w:r>
      <w:r w:rsidR="009A0336">
        <w:t xml:space="preserve">(e.g. </w:t>
      </w:r>
      <w:r w:rsidR="00DD7302">
        <w:t xml:space="preserve">through upper layer signaling to assign different resource pools or </w:t>
      </w:r>
      <w:r w:rsidR="009A0336">
        <w:t xml:space="preserve">transmission </w:t>
      </w:r>
      <w:r w:rsidR="00DD7302">
        <w:t xml:space="preserve">patterns to different group members </w:t>
      </w:r>
      <w:r w:rsidR="009A0336">
        <w:t xml:space="preserve">e.g. </w:t>
      </w:r>
      <w:r w:rsidR="00DD7302">
        <w:t>resource pools or sub</w:t>
      </w:r>
      <w:r w:rsidR="009A0336">
        <w:t>-</w:t>
      </w:r>
      <w:r w:rsidR="00DD7302">
        <w:t>pools for transmission</w:t>
      </w:r>
      <w:r w:rsidR="009A0336">
        <w:t xml:space="preserve"> within a group</w:t>
      </w:r>
      <w:r w:rsidR="00DD7302">
        <w:t xml:space="preserve">). </w:t>
      </w:r>
      <w:r w:rsidR="009A0336">
        <w:t>When resource partitioning</w:t>
      </w:r>
      <w:r w:rsidR="003C45D6">
        <w:t xml:space="preserve">/coordination </w:t>
      </w:r>
      <w:r w:rsidR="009A0336">
        <w:t xml:space="preserve">concepts are applied, </w:t>
      </w:r>
      <w:r w:rsidR="00DD7302">
        <w:t xml:space="preserve">we assume that </w:t>
      </w:r>
      <w:r w:rsidR="009A0336">
        <w:t xml:space="preserve">the </w:t>
      </w:r>
      <w:r w:rsidR="00DD7302">
        <w:t xml:space="preserve">same channel access conditions and criteria </w:t>
      </w:r>
      <w:r w:rsidR="003C45D6">
        <w:t>can be</w:t>
      </w:r>
      <w:r w:rsidR="00DD7302">
        <w:t xml:space="preserve"> reused.</w:t>
      </w:r>
    </w:p>
    <w:p w:rsidR="007F518D" w:rsidRDefault="007F518D" w:rsidP="00B37122">
      <w:pPr>
        <w:pStyle w:val="3GPPText"/>
      </w:pPr>
    </w:p>
    <w:p w:rsidR="003C45D6" w:rsidRDefault="003C45D6" w:rsidP="00AC2FD0">
      <w:pPr>
        <w:pStyle w:val="3GPPText"/>
        <w:numPr>
          <w:ilvl w:val="0"/>
          <w:numId w:val="10"/>
        </w:numPr>
      </w:pPr>
    </w:p>
    <w:p w:rsidR="003C45D6" w:rsidRPr="003C45D6" w:rsidRDefault="003C45D6" w:rsidP="00C44B04">
      <w:pPr>
        <w:pStyle w:val="3GPPText"/>
        <w:numPr>
          <w:ilvl w:val="1"/>
          <w:numId w:val="12"/>
        </w:numPr>
        <w:rPr>
          <w:b/>
          <w:lang w:val="en-GB"/>
        </w:rPr>
      </w:pPr>
      <w:r w:rsidRPr="003C45D6">
        <w:rPr>
          <w:b/>
          <w:lang w:val="en-GB"/>
        </w:rPr>
        <w:t>Study mechanisms for</w:t>
      </w:r>
      <w:r w:rsidR="00F80A8A">
        <w:rPr>
          <w:b/>
          <w:lang w:val="en-GB"/>
        </w:rPr>
        <w:t xml:space="preserve"> intra-group </w:t>
      </w:r>
      <w:r w:rsidRPr="003C45D6">
        <w:rPr>
          <w:b/>
          <w:lang w:val="en-GB"/>
        </w:rPr>
        <w:t>resource coordination/alignment based on resource partitioning principles within a distributed resource allocation modes</w:t>
      </w:r>
    </w:p>
    <w:p w:rsidR="00B37122" w:rsidRDefault="003C45D6" w:rsidP="00C44B04">
      <w:pPr>
        <w:pStyle w:val="3GPPText"/>
        <w:numPr>
          <w:ilvl w:val="1"/>
          <w:numId w:val="12"/>
        </w:numPr>
        <w:rPr>
          <w:b/>
          <w:lang w:val="en-GB"/>
        </w:rPr>
      </w:pPr>
      <w:r w:rsidRPr="003C45D6">
        <w:rPr>
          <w:b/>
          <w:lang w:val="en-GB"/>
        </w:rPr>
        <w:t>Do not consider dynamic slot level radio-resource management for intra-group communication</w:t>
      </w:r>
    </w:p>
    <w:p w:rsidR="00F80A8A" w:rsidRPr="003C45D6" w:rsidRDefault="00F80A8A" w:rsidP="00C44B04">
      <w:pPr>
        <w:pStyle w:val="3GPPText"/>
        <w:numPr>
          <w:ilvl w:val="1"/>
          <w:numId w:val="12"/>
        </w:numPr>
        <w:rPr>
          <w:b/>
          <w:lang w:val="en-GB"/>
        </w:rPr>
      </w:pPr>
      <w:r>
        <w:rPr>
          <w:b/>
          <w:lang w:val="en-GB"/>
        </w:rPr>
        <w:t>Inter-group sidelink transmission collisions are avoided through common channel access principles</w:t>
      </w:r>
    </w:p>
    <w:p w:rsidR="007F518D" w:rsidRDefault="007F518D" w:rsidP="00774E0D">
      <w:pPr>
        <w:pStyle w:val="3GPPText"/>
        <w:rPr>
          <w:lang w:val="en-GB"/>
        </w:rPr>
      </w:pPr>
    </w:p>
    <w:p w:rsidR="001A518C" w:rsidRDefault="003C45D6" w:rsidP="00774E0D">
      <w:pPr>
        <w:pStyle w:val="3GPPText"/>
        <w:rPr>
          <w:lang w:val="en-GB"/>
        </w:rPr>
      </w:pPr>
      <w:r>
        <w:rPr>
          <w:lang w:val="en-GB"/>
        </w:rPr>
        <w:t xml:space="preserve">On top of the proposed frameworks, UE may utilize radio-layer techniques applicable for unicast communication </w:t>
      </w:r>
      <w:r w:rsidR="004C6E45">
        <w:rPr>
          <w:lang w:val="en-GB"/>
        </w:rPr>
        <w:t>such as channel quality state information feedback, power control, MIMO transmission scheme, etc</w:t>
      </w:r>
      <w:r>
        <w:rPr>
          <w:lang w:val="en-GB"/>
        </w:rPr>
        <w:t>.</w:t>
      </w:r>
      <w:r w:rsidR="004C6E45">
        <w:rPr>
          <w:lang w:val="en-GB"/>
        </w:rPr>
        <w:t xml:space="preserve"> More details on these aspects are discussed in the next section.</w:t>
      </w:r>
    </w:p>
    <w:p w:rsidR="00774E0D" w:rsidRDefault="00774E0D" w:rsidP="00774E0D">
      <w:pPr>
        <w:pStyle w:val="3GPPH1"/>
        <w:tabs>
          <w:tab w:val="clear" w:pos="432"/>
          <w:tab w:val="num" w:pos="426"/>
        </w:tabs>
      </w:pPr>
      <w:r>
        <w:t>Unicast Communication</w:t>
      </w:r>
    </w:p>
    <w:p w:rsidR="00EA185B" w:rsidRDefault="003C45D6" w:rsidP="00EA185B">
      <w:pPr>
        <w:pStyle w:val="3GPPText"/>
        <w:rPr>
          <w:lang w:val="en-GB"/>
        </w:rPr>
      </w:pPr>
      <w:r>
        <w:rPr>
          <w:lang w:val="en-GB"/>
        </w:rPr>
        <w:t xml:space="preserve">When unicast </w:t>
      </w:r>
      <w:r w:rsidR="00402B5D">
        <w:rPr>
          <w:lang w:val="en-GB"/>
        </w:rPr>
        <w:t xml:space="preserve">sidelink </w:t>
      </w:r>
      <w:r>
        <w:rPr>
          <w:lang w:val="en-GB"/>
        </w:rPr>
        <w:t>communication is considered</w:t>
      </w:r>
      <w:r w:rsidR="00402B5D">
        <w:rPr>
          <w:lang w:val="en-GB"/>
        </w:rPr>
        <w:t xml:space="preserve">, more opportunities become possible for sidelink performance optimization. In particular, </w:t>
      </w:r>
      <w:r w:rsidR="007F518D">
        <w:rPr>
          <w:lang w:val="en-GB"/>
        </w:rPr>
        <w:t xml:space="preserve">sophisticated </w:t>
      </w:r>
      <w:r w:rsidR="00402B5D">
        <w:rPr>
          <w:lang w:val="en-GB"/>
        </w:rPr>
        <w:t>link adaptation and power control techniques can be in consider</w:t>
      </w:r>
      <w:r w:rsidR="00473D42">
        <w:rPr>
          <w:lang w:val="en-GB"/>
        </w:rPr>
        <w:t>ation</w:t>
      </w:r>
      <w:r w:rsidR="00402B5D">
        <w:rPr>
          <w:lang w:val="en-GB"/>
        </w:rPr>
        <w:t xml:space="preserve">. </w:t>
      </w:r>
      <w:r w:rsidR="007F518D">
        <w:rPr>
          <w:lang w:val="en-GB"/>
        </w:rPr>
        <w:t xml:space="preserve">The </w:t>
      </w:r>
      <w:r w:rsidR="00402B5D">
        <w:rPr>
          <w:lang w:val="en-GB"/>
        </w:rPr>
        <w:t xml:space="preserve">unicast communication in sidelink </w:t>
      </w:r>
      <w:r w:rsidR="007F518D">
        <w:rPr>
          <w:lang w:val="en-GB"/>
        </w:rPr>
        <w:t xml:space="preserve">eV2X </w:t>
      </w:r>
      <w:r w:rsidR="00402B5D">
        <w:rPr>
          <w:lang w:val="en-GB"/>
        </w:rPr>
        <w:t xml:space="preserve">radio-environments </w:t>
      </w:r>
      <w:r w:rsidR="00473D42">
        <w:rPr>
          <w:lang w:val="en-GB"/>
        </w:rPr>
        <w:t xml:space="preserve">may be </w:t>
      </w:r>
      <w:r w:rsidR="00402B5D">
        <w:rPr>
          <w:lang w:val="en-GB"/>
        </w:rPr>
        <w:t xml:space="preserve">challenging due to various traffic mixture as well as </w:t>
      </w:r>
      <w:r w:rsidR="00473D42">
        <w:rPr>
          <w:lang w:val="en-GB"/>
        </w:rPr>
        <w:t xml:space="preserve">mobile </w:t>
      </w:r>
      <w:r w:rsidR="00402B5D">
        <w:rPr>
          <w:lang w:val="en-GB"/>
        </w:rPr>
        <w:t>vehicular-environments</w:t>
      </w:r>
      <w:r w:rsidR="007F518D">
        <w:rPr>
          <w:lang w:val="en-GB"/>
        </w:rPr>
        <w:t xml:space="preserve"> and dynamic interference</w:t>
      </w:r>
      <w:r w:rsidR="00402B5D">
        <w:rPr>
          <w:lang w:val="en-GB"/>
        </w:rPr>
        <w:t>. Therefore the specific standardized techniques for CQI reporting and link adaptation become challenging</w:t>
      </w:r>
      <w:r w:rsidR="00C9250D">
        <w:rPr>
          <w:lang w:val="en-GB"/>
        </w:rPr>
        <w:t xml:space="preserve"> and less valuable</w:t>
      </w:r>
      <w:r w:rsidR="00402B5D">
        <w:rPr>
          <w:lang w:val="en-GB"/>
        </w:rPr>
        <w:t>.</w:t>
      </w:r>
    </w:p>
    <w:p w:rsidR="00402B5D" w:rsidRDefault="00402B5D" w:rsidP="00EA185B">
      <w:pPr>
        <w:pStyle w:val="3GPPText"/>
        <w:rPr>
          <w:lang w:val="en-GB"/>
        </w:rPr>
      </w:pPr>
      <w:r>
        <w:rPr>
          <w:lang w:val="en-GB"/>
        </w:rPr>
        <w:t>On the other hand possibility of feedback is a unique attribute for unicast communication links and thus should be exploited as much as possible</w:t>
      </w:r>
      <w:r w:rsidR="00F80A8A">
        <w:rPr>
          <w:lang w:val="en-GB"/>
        </w:rPr>
        <w:t xml:space="preserve"> without </w:t>
      </w:r>
      <w:r w:rsidR="00473D42">
        <w:rPr>
          <w:lang w:val="en-GB"/>
        </w:rPr>
        <w:t xml:space="preserve">substantially </w:t>
      </w:r>
      <w:r w:rsidR="00F80A8A">
        <w:rPr>
          <w:lang w:val="en-GB"/>
        </w:rPr>
        <w:t>violating common channel access principles and resource reservation concepts</w:t>
      </w:r>
      <w:r>
        <w:rPr>
          <w:lang w:val="en-GB"/>
        </w:rPr>
        <w:t>.</w:t>
      </w:r>
      <w:r w:rsidR="00C9250D">
        <w:rPr>
          <w:lang w:val="en-GB"/>
        </w:rPr>
        <w:t xml:space="preserve"> In particular, receiver UE can provide ACK/NACK for sidelink transmission. In addition in case of unicast links receiver may be able to assist in resource selection for transmission, given that information at the TX side is not optimal due to possibly asymmetric interference conditions.</w:t>
      </w:r>
    </w:p>
    <w:p w:rsidR="00897F5A" w:rsidRDefault="00897F5A" w:rsidP="00EA185B">
      <w:pPr>
        <w:pStyle w:val="3GPPText"/>
        <w:rPr>
          <w:lang w:val="en-GB"/>
        </w:rPr>
      </w:pPr>
      <w:r>
        <w:rPr>
          <w:lang w:val="en-GB"/>
        </w:rPr>
        <w:t xml:space="preserve">The aspects specific to unicast communication are discussed separately in subsections of this section. </w:t>
      </w:r>
    </w:p>
    <w:p w:rsidR="008F1010" w:rsidRDefault="008F1010" w:rsidP="001B0DA0">
      <w:pPr>
        <w:pStyle w:val="3GPPH2"/>
      </w:pPr>
      <w:r>
        <w:t>Distributed Scheduling Modes</w:t>
      </w:r>
    </w:p>
    <w:p w:rsidR="00FD0160" w:rsidRPr="00FD0160" w:rsidRDefault="00FD0160" w:rsidP="00CB7066">
      <w:pPr>
        <w:pStyle w:val="3GPPText"/>
      </w:pPr>
      <w:r w:rsidRPr="00FD0160">
        <w:t>Regardless of particular channel access approaches</w:t>
      </w:r>
      <w:r>
        <w:t xml:space="preserve"> (large scale or small scale sensing)</w:t>
      </w:r>
      <w:r w:rsidRPr="00FD0160">
        <w:t xml:space="preserve">, the </w:t>
      </w:r>
      <w:r>
        <w:t>following d</w:t>
      </w:r>
      <w:r w:rsidRPr="00FD0160">
        <w:t xml:space="preserve">istributed </w:t>
      </w:r>
      <w:r>
        <w:t>s</w:t>
      </w:r>
      <w:r w:rsidRPr="00FD0160">
        <w:t xml:space="preserve">cheduling </w:t>
      </w:r>
      <w:r>
        <w:t>m</w:t>
      </w:r>
      <w:r w:rsidRPr="00FD0160">
        <w:t xml:space="preserve">odes (DSM) may be </w:t>
      </w:r>
      <w:r>
        <w:t>considered to optimize unicast communication. Both of modes imply common principles for channel access that can be utilized for broadcast and groupcast communication</w:t>
      </w:r>
      <w:r w:rsidRPr="00FD0160">
        <w:t>:</w:t>
      </w:r>
    </w:p>
    <w:p w:rsidR="00CB7066" w:rsidRDefault="008F0E66" w:rsidP="00CB7066">
      <w:pPr>
        <w:pStyle w:val="3GPPAgreements"/>
      </w:pPr>
      <w:r w:rsidRPr="00A03C04">
        <w:rPr>
          <w:u w:val="single"/>
        </w:rPr>
        <w:t xml:space="preserve">TX based distributed scheduling mode </w:t>
      </w:r>
      <w:r w:rsidR="00CB7066" w:rsidRPr="00A03C04">
        <w:rPr>
          <w:u w:val="single"/>
        </w:rPr>
        <w:t>(DSM-1)</w:t>
      </w:r>
      <w:r w:rsidR="00FD0160" w:rsidRPr="008F0E66">
        <w:t>:</w:t>
      </w:r>
    </w:p>
    <w:p w:rsidR="00FD0160" w:rsidRDefault="00CB7066" w:rsidP="00C44B04">
      <w:pPr>
        <w:pStyle w:val="3GPPAgreements"/>
        <w:numPr>
          <w:ilvl w:val="1"/>
          <w:numId w:val="9"/>
        </w:numPr>
      </w:pPr>
      <w:r>
        <w:t>The TX based scheduling mode can be also applicable to unicast links. In this case TX enters the channel based on sensing data available at TX side only</w:t>
      </w:r>
      <w:r w:rsidR="00095A07">
        <w:t xml:space="preserve"> and transmits scheduling assignment</w:t>
      </w:r>
      <w:r w:rsidR="00AE0115">
        <w:t xml:space="preserve"> (SA)</w:t>
      </w:r>
      <w:r w:rsidR="00095A07">
        <w:t xml:space="preserve"> information in SCI for </w:t>
      </w:r>
      <w:r w:rsidR="00AE0115">
        <w:t>sidelink reception of PSSCH</w:t>
      </w:r>
      <w:r>
        <w:t>.</w:t>
      </w:r>
    </w:p>
    <w:p w:rsidR="00FD0160" w:rsidRDefault="00CB7066" w:rsidP="00FD0160">
      <w:pPr>
        <w:jc w:val="center"/>
      </w:pPr>
      <w:r>
        <w:object w:dxaOrig="7296" w:dyaOrig="1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5pt;height:97.5pt" o:ole="">
            <v:imagedata r:id="rId14" o:title=""/>
          </v:shape>
          <o:OLEObject Type="Embed" ProgID="Visio.Drawing.15" ShapeID="_x0000_i1025" DrawAspect="Content" ObjectID="_1599678001" r:id="rId15"/>
        </w:object>
      </w:r>
    </w:p>
    <w:p w:rsidR="00FD0160" w:rsidRDefault="00FD0160" w:rsidP="00FD0160">
      <w:pPr>
        <w:jc w:val="center"/>
        <w:rPr>
          <w:b/>
        </w:rPr>
      </w:pPr>
      <w:bookmarkStart w:id="2" w:name="_Ref513303046"/>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1</w:t>
      </w:r>
      <w:r w:rsidRPr="00F1666A">
        <w:rPr>
          <w:b/>
        </w:rPr>
        <w:fldChar w:fldCharType="end"/>
      </w:r>
      <w:bookmarkEnd w:id="2"/>
      <w:r w:rsidRPr="00F1666A">
        <w:rPr>
          <w:b/>
        </w:rPr>
        <w:t xml:space="preserve">. </w:t>
      </w:r>
      <w:r w:rsidR="00CB7066">
        <w:rPr>
          <w:b/>
        </w:rPr>
        <w:t>TX Based Distributed Modes (Broadcast/Groupcast)</w:t>
      </w:r>
    </w:p>
    <w:p w:rsidR="00FD0160" w:rsidRDefault="00CB7066" w:rsidP="00CB7066">
      <w:pPr>
        <w:pStyle w:val="3GPPAgreements"/>
      </w:pPr>
      <w:r w:rsidRPr="00A03C04">
        <w:rPr>
          <w:u w:val="single"/>
        </w:rPr>
        <w:lastRenderedPageBreak/>
        <w:t>TX + RX based distributed scheduling mode (DSM-2)</w:t>
      </w:r>
      <w:r w:rsidR="00041E92">
        <w:t xml:space="preserve"> can be divided into two sub-options</w:t>
      </w:r>
      <w:r w:rsidR="00095A07">
        <w:t xml:space="preserve"> (see </w:t>
      </w:r>
      <w:r w:rsidR="00095A07" w:rsidRPr="00095A07">
        <w:fldChar w:fldCharType="begin"/>
      </w:r>
      <w:r w:rsidR="00095A07" w:rsidRPr="00095A07">
        <w:instrText xml:space="preserve"> REF _Ref513305204 \h  \* MERGEFORMAT </w:instrText>
      </w:r>
      <w:r w:rsidR="00095A07" w:rsidRPr="00095A07">
        <w:fldChar w:fldCharType="separate"/>
      </w:r>
      <w:r w:rsidR="007B0E4E" w:rsidRPr="00BD33AF">
        <w:t xml:space="preserve">Figure </w:t>
      </w:r>
      <w:r w:rsidR="007B0E4E" w:rsidRPr="00BD33AF">
        <w:rPr>
          <w:noProof/>
        </w:rPr>
        <w:t>2</w:t>
      </w:r>
      <w:r w:rsidR="00095A07" w:rsidRPr="00095A07">
        <w:fldChar w:fldCharType="end"/>
      </w:r>
      <w:r w:rsidR="00095A07" w:rsidRPr="00095A07">
        <w:t>)</w:t>
      </w:r>
      <w:r w:rsidR="00041E92">
        <w:t>:</w:t>
      </w:r>
    </w:p>
    <w:p w:rsidR="00FD0160" w:rsidRDefault="00041E92" w:rsidP="00C44B04">
      <w:pPr>
        <w:pStyle w:val="3GPPAgreements"/>
        <w:numPr>
          <w:ilvl w:val="1"/>
          <w:numId w:val="9"/>
        </w:numPr>
      </w:pPr>
      <w:r>
        <w:t>DSM-2</w:t>
      </w:r>
      <w:r w:rsidR="00D5578F">
        <w:t>A</w:t>
      </w:r>
      <w:r>
        <w:t xml:space="preserve"> </w:t>
      </w:r>
      <w:r w:rsidR="00473D42">
        <w:t>–</w:t>
      </w:r>
      <w:r>
        <w:t xml:space="preserve"> In this mode </w:t>
      </w:r>
      <w:r w:rsidR="00FD0160">
        <w:t xml:space="preserve">a three-step approach </w:t>
      </w:r>
      <w:r>
        <w:t xml:space="preserve">is used. Transmitter (UE#1) sends a sidelink scheduling request (SR) towards receiver (UE#2). It is implied that SR carries information on </w:t>
      </w:r>
      <w:r w:rsidR="00FD0160">
        <w:t xml:space="preserve">IDs, buffer state, resource allocation information, etc. </w:t>
      </w:r>
      <w:r>
        <w:t xml:space="preserve">Receiver (UE#2) responds with </w:t>
      </w:r>
      <w:r w:rsidR="00FD0160">
        <w:t xml:space="preserve">a scheduling grant (SG) indicating at least </w:t>
      </w:r>
      <w:r>
        <w:t xml:space="preserve">preferred by receiver </w:t>
      </w:r>
      <w:r w:rsidR="00FD0160">
        <w:t>parameters for data</w:t>
      </w:r>
      <w:r>
        <w:t xml:space="preserve"> transmission</w:t>
      </w:r>
      <w:r w:rsidR="00FD0160">
        <w:t xml:space="preserve">. The final step is to transmit data </w:t>
      </w:r>
      <w:r>
        <w:t xml:space="preserve">by (UE#1) </w:t>
      </w:r>
      <w:r w:rsidR="00FD0160">
        <w:t xml:space="preserve">following the transmission parameters from SG (e.g. allocated resources for transmission). This mode </w:t>
      </w:r>
      <w:r>
        <w:t xml:space="preserve">of unicast operation </w:t>
      </w:r>
      <w:r w:rsidR="00FD0160">
        <w:t>enables optimization of TX resources from RX perspective.</w:t>
      </w:r>
      <w:r>
        <w:t xml:space="preserve"> The SR when sent may also indicate resource for SG which is considered optimal from TX perspective.</w:t>
      </w:r>
    </w:p>
    <w:p w:rsidR="00FD0160" w:rsidRDefault="00041E92" w:rsidP="00C44B04">
      <w:pPr>
        <w:pStyle w:val="3GPPAgreements"/>
        <w:numPr>
          <w:ilvl w:val="1"/>
          <w:numId w:val="9"/>
        </w:numPr>
      </w:pPr>
      <w:r>
        <w:t>DSM-2</w:t>
      </w:r>
      <w:r w:rsidR="00D5578F">
        <w:t>B</w:t>
      </w:r>
      <w:r>
        <w:t xml:space="preserve"> </w:t>
      </w:r>
      <w:r w:rsidR="00D5578F">
        <w:t>–</w:t>
      </w:r>
      <w:r>
        <w:t xml:space="preserve"> </w:t>
      </w:r>
      <w:r w:rsidR="00D5578F">
        <w:t>In this mode, the only difference</w:t>
      </w:r>
      <w:r w:rsidR="00473D42">
        <w:t xml:space="preserve"> comparing to DSM-2A</w:t>
      </w:r>
      <w:r w:rsidR="00D5578F">
        <w:t xml:space="preserve"> is that TX UE when sends data after reception of scheduling grant from UE#2 </w:t>
      </w:r>
      <w:r w:rsidR="00767434">
        <w:t xml:space="preserve">may also send </w:t>
      </w:r>
      <w:r w:rsidR="00A03C04">
        <w:t>scheduling assignment (</w:t>
      </w:r>
      <w:r w:rsidR="00767434">
        <w:t>SA</w:t>
      </w:r>
      <w:r w:rsidR="00A03C04">
        <w:t>)</w:t>
      </w:r>
      <w:r w:rsidR="00767434">
        <w:t xml:space="preserve"> and apply </w:t>
      </w:r>
      <w:r w:rsidR="00D5578F">
        <w:t xml:space="preserve">either </w:t>
      </w:r>
      <w:r w:rsidR="00FD0160">
        <w:t xml:space="preserve">transmission parameters from SG or </w:t>
      </w:r>
      <w:r w:rsidR="00D5578F">
        <w:t>use new parameters optimized from TX perspective (</w:t>
      </w:r>
      <w:r w:rsidR="00473D42">
        <w:t>e</w:t>
      </w:r>
      <w:r w:rsidR="00D5578F">
        <w:t>.</w:t>
      </w:r>
      <w:r w:rsidR="00473D42">
        <w:t>g</w:t>
      </w:r>
      <w:r w:rsidR="00D5578F">
        <w:t xml:space="preserve">. performs fallback to DSM-1 for this specific transmission). Similar to the previous mode of operation the </w:t>
      </w:r>
      <w:r w:rsidR="00FD0160">
        <w:t>SR may indicate intended resources for data TX and SG may either overwrite it or confirm.</w:t>
      </w:r>
      <w:r w:rsidR="00D5578F">
        <w:t xml:space="preserve"> In add</w:t>
      </w:r>
      <w:r w:rsidR="00095A07">
        <w:t xml:space="preserve">ition, </w:t>
      </w:r>
      <w:r w:rsidR="00D5578F">
        <w:t xml:space="preserve">SR may also </w:t>
      </w:r>
      <w:r w:rsidR="00FD0160">
        <w:t>indicate resource for SG itself which is considered optimal from TX perspective.</w:t>
      </w:r>
      <w:r w:rsidR="00D5578F">
        <w:t xml:space="preserve"> </w:t>
      </w:r>
      <w:r w:rsidR="00095A07">
        <w:t xml:space="preserve">Finally, </w:t>
      </w:r>
      <w:r w:rsidR="00FD0160">
        <w:t>SG may provide recommended resources for SA and Data transmission that may or may not be used by the TX</w:t>
      </w:r>
      <w:r w:rsidR="00095A07">
        <w:t xml:space="preserve"> (UE#1). </w:t>
      </w:r>
    </w:p>
    <w:p w:rsidR="00FD0160" w:rsidRDefault="00667642" w:rsidP="00FD0160">
      <w:pPr>
        <w:jc w:val="center"/>
      </w:pPr>
      <w:r>
        <w:object w:dxaOrig="7020" w:dyaOrig="2016">
          <v:shape id="_x0000_i1026" type="#_x0000_t75" style="width:351.15pt;height:101.35pt" o:ole="">
            <v:imagedata r:id="rId16" o:title=""/>
          </v:shape>
          <o:OLEObject Type="Embed" ProgID="Visio.Drawing.15" ShapeID="_x0000_i1026" DrawAspect="Content" ObjectID="_1599678002" r:id="rId17"/>
        </w:object>
      </w:r>
    </w:p>
    <w:p w:rsidR="00FD0160" w:rsidRPr="00F1666A" w:rsidRDefault="00FD0160" w:rsidP="00FD0160">
      <w:pPr>
        <w:jc w:val="center"/>
        <w:rPr>
          <w:b/>
        </w:rPr>
      </w:pPr>
      <w:bookmarkStart w:id="3"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2</w:t>
      </w:r>
      <w:r w:rsidRPr="00F1666A">
        <w:rPr>
          <w:b/>
        </w:rPr>
        <w:fldChar w:fldCharType="end"/>
      </w:r>
      <w:bookmarkEnd w:id="3"/>
      <w:r w:rsidRPr="00F1666A">
        <w:rPr>
          <w:b/>
        </w:rPr>
        <w:t xml:space="preserve">. Illustration of distributed scheduling mode category </w:t>
      </w:r>
      <w:r>
        <w:rPr>
          <w:b/>
        </w:rPr>
        <w:t>2a and 2b</w:t>
      </w:r>
      <w:r w:rsidRPr="00F1666A">
        <w:rPr>
          <w:b/>
        </w:rPr>
        <w:t>.</w:t>
      </w:r>
    </w:p>
    <w:p w:rsidR="00F80A8A" w:rsidRDefault="008B26B9" w:rsidP="00774E0D">
      <w:pPr>
        <w:pStyle w:val="3GPPText"/>
        <w:rPr>
          <w:lang w:val="en-GB"/>
        </w:rPr>
      </w:pPr>
      <w:r>
        <w:rPr>
          <w:lang w:val="en-GB"/>
        </w:rPr>
        <w:t>Note that there may be different options in terms of channel access for transmission of scheduling request, scheduling grants and data itself. In general all of these transmissions can be a part of common sidelink channel access and resource selection procedures combined with resource reservation mechanisms.</w:t>
      </w:r>
    </w:p>
    <w:p w:rsidR="006F714C" w:rsidRPr="00BD33AF" w:rsidRDefault="006F714C" w:rsidP="00BD33AF">
      <w:pPr>
        <w:pStyle w:val="3GPPText"/>
        <w:rPr>
          <w:lang w:val="en-GB"/>
        </w:rPr>
      </w:pPr>
      <w:r w:rsidRPr="00BD33AF">
        <w:rPr>
          <w:lang w:val="en-GB"/>
        </w:rPr>
        <w:t xml:space="preserve">Potential performance benefits of such distributed scheduling are presented in </w:t>
      </w:r>
      <w:r w:rsidRPr="00BD33AF">
        <w:rPr>
          <w:lang w:val="en-GB"/>
        </w:rPr>
        <w:fldChar w:fldCharType="begin"/>
      </w:r>
      <w:r w:rsidRPr="00BD33AF">
        <w:rPr>
          <w:lang w:val="en-GB"/>
        </w:rPr>
        <w:instrText xml:space="preserve"> REF _Ref525925575 \h  \* MERGEFORMAT </w:instrText>
      </w:r>
      <w:r w:rsidRPr="00BD33AF">
        <w:rPr>
          <w:lang w:val="en-GB"/>
        </w:rPr>
      </w:r>
      <w:r w:rsidRPr="00BD33AF">
        <w:rPr>
          <w:lang w:val="en-GB"/>
        </w:rPr>
        <w:fldChar w:fldCharType="separate"/>
      </w:r>
      <w:r w:rsidRPr="00BD33AF">
        <w:t xml:space="preserve">Figure </w:t>
      </w:r>
      <w:r w:rsidRPr="00BD33AF">
        <w:rPr>
          <w:noProof/>
        </w:rPr>
        <w:t>3</w:t>
      </w:r>
      <w:r w:rsidRPr="00BD33AF">
        <w:rPr>
          <w:lang w:val="en-GB"/>
        </w:rPr>
        <w:fldChar w:fldCharType="end"/>
      </w:r>
      <w:r w:rsidRPr="00BD33AF">
        <w:rPr>
          <w:lang w:val="en-GB"/>
        </w:rPr>
        <w:t xml:space="preserve"> where TX-based sensing (LTE-like) is compared with RX based sensing according to DSM-2B. More assumptions are listed in appendix section</w:t>
      </w:r>
      <w:r w:rsidR="0013067C">
        <w:rPr>
          <w:lang w:val="en-GB"/>
        </w:rPr>
        <w:t xml:space="preserve"> for Scenario 1 with periodic traffic</w:t>
      </w:r>
      <w:r w:rsidRPr="00BD33AF">
        <w:rPr>
          <w:lang w:val="en-GB"/>
        </w:rPr>
        <w:t xml:space="preserve">. Here, RX-based sensing is realized by </w:t>
      </w:r>
      <w:r w:rsidR="006A0337">
        <w:rPr>
          <w:lang w:val="en-GB"/>
        </w:rPr>
        <w:t xml:space="preserve">virtual SR and SG exchange (no real PSCCH transmitting for these signals). The resources selected by RX-based sensing are also announced </w:t>
      </w:r>
      <w:r w:rsidR="002E74D4">
        <w:rPr>
          <w:lang w:val="en-GB"/>
        </w:rPr>
        <w:t xml:space="preserve">in SG </w:t>
      </w:r>
      <w:r w:rsidR="006A0337">
        <w:rPr>
          <w:lang w:val="en-GB"/>
        </w:rPr>
        <w:t xml:space="preserve">from the RX UE so that these resources are subject to exclusion by UEs around the RX UE. When </w:t>
      </w:r>
      <w:proofErr w:type="spellStart"/>
      <w:r w:rsidR="006A0337">
        <w:rPr>
          <w:lang w:val="en-GB"/>
        </w:rPr>
        <w:t>SA+Data</w:t>
      </w:r>
      <w:proofErr w:type="spellEnd"/>
      <w:r w:rsidR="006A0337">
        <w:rPr>
          <w:lang w:val="en-GB"/>
        </w:rPr>
        <w:t xml:space="preserve"> is sent in the announced resources, it may also be exclude by UEs around the TX UE.</w:t>
      </w:r>
    </w:p>
    <w:p w:rsidR="0041277D" w:rsidRDefault="00453C18" w:rsidP="001B0DA0">
      <w:pPr>
        <w:pStyle w:val="3GPPText"/>
        <w:jc w:val="center"/>
        <w:rPr>
          <w:lang w:val="en-GB"/>
        </w:rPr>
      </w:pPr>
      <w:r w:rsidRPr="00453C18">
        <w:rPr>
          <w:noProof/>
        </w:rPr>
        <w:lastRenderedPageBreak/>
        <w:drawing>
          <wp:inline distT="0" distB="0" distL="0" distR="0">
            <wp:extent cx="3843971"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C97E86" w:rsidRPr="00F1666A" w:rsidRDefault="00C97E86" w:rsidP="00C97E86">
      <w:pPr>
        <w:jc w:val="center"/>
        <w:rPr>
          <w:b/>
        </w:rPr>
      </w:pPr>
      <w:bookmarkStart w:id="4" w:name="_Ref52592557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3</w:t>
      </w:r>
      <w:r w:rsidRPr="00F1666A">
        <w:rPr>
          <w:b/>
        </w:rPr>
        <w:fldChar w:fldCharType="end"/>
      </w:r>
      <w:bookmarkEnd w:id="4"/>
      <w:r w:rsidRPr="00F1666A">
        <w:rPr>
          <w:b/>
        </w:rPr>
        <w:t xml:space="preserve">. </w:t>
      </w:r>
      <w:r>
        <w:rPr>
          <w:b/>
        </w:rPr>
        <w:t>Unicast link reliability results</w:t>
      </w:r>
      <w:r w:rsidR="006F714C">
        <w:rPr>
          <w:b/>
        </w:rPr>
        <w:t xml:space="preserve"> with and without RX based sensing</w:t>
      </w:r>
      <w:r>
        <w:rPr>
          <w:b/>
        </w:rPr>
        <w:t>.</w:t>
      </w:r>
    </w:p>
    <w:p w:rsidR="002E74D4" w:rsidRDefault="002E74D4" w:rsidP="00CA30A9">
      <w:pPr>
        <w:pStyle w:val="3GPPText"/>
        <w:rPr>
          <w:lang w:val="en-GB"/>
        </w:rPr>
      </w:pPr>
      <w:r>
        <w:rPr>
          <w:lang w:val="en-GB"/>
        </w:rPr>
        <w:t>As it can be seen, the RX based sensing together with RX announcement in SG provides unicast link reliability gains. The gain obviously depends on network loading so that in both high loading and low loading it may become smaller comparing to the more typical medium loading.</w:t>
      </w:r>
    </w:p>
    <w:p w:rsidR="00CA30A9" w:rsidRDefault="00CA30A9" w:rsidP="00CA30A9">
      <w:pPr>
        <w:pStyle w:val="3GPPText"/>
        <w:rPr>
          <w:lang w:val="en-GB"/>
        </w:rPr>
      </w:pPr>
      <w:r>
        <w:rPr>
          <w:lang w:val="en-GB"/>
        </w:rPr>
        <w:t>Based on discussion and analysis presented in this section, we have following proposals:</w:t>
      </w:r>
    </w:p>
    <w:p w:rsidR="00CA30A9" w:rsidRDefault="00CA30A9" w:rsidP="00AC2FD0">
      <w:pPr>
        <w:pStyle w:val="3GPPText"/>
        <w:numPr>
          <w:ilvl w:val="0"/>
          <w:numId w:val="10"/>
        </w:numPr>
        <w:rPr>
          <w:lang w:val="en-GB"/>
        </w:rPr>
      </w:pPr>
    </w:p>
    <w:p w:rsidR="00CA30A9" w:rsidRPr="00AE0115" w:rsidRDefault="00CA30A9" w:rsidP="00CA30A9">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Pr>
          <w:b/>
          <w:lang w:val="en-GB"/>
        </w:rPr>
        <w:t xml:space="preserve">unicast </w:t>
      </w:r>
      <w:r w:rsidRPr="00AE0115">
        <w:rPr>
          <w:b/>
          <w:lang w:val="en-GB"/>
        </w:rPr>
        <w:t>sidelink communication performance for eV2X use cases</w:t>
      </w:r>
    </w:p>
    <w:p w:rsidR="00CA30A9" w:rsidRPr="00AE0115" w:rsidRDefault="00CA30A9" w:rsidP="00CA30A9">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rsidR="00CA30A9" w:rsidRPr="00AE0115" w:rsidRDefault="00CA30A9" w:rsidP="00CA30A9">
      <w:pPr>
        <w:pStyle w:val="3GPPText"/>
        <w:numPr>
          <w:ilvl w:val="2"/>
          <w:numId w:val="12"/>
        </w:numPr>
        <w:rPr>
          <w:b/>
          <w:lang w:val="en-GB"/>
        </w:rPr>
      </w:pPr>
      <w:r w:rsidRPr="00AE0115">
        <w:rPr>
          <w:b/>
          <w:lang w:val="en-GB"/>
        </w:rPr>
        <w:t>transmission of sidelink scheduling request (SR) by transmitter</w:t>
      </w:r>
    </w:p>
    <w:p w:rsidR="00CA30A9" w:rsidRPr="00AE0115" w:rsidRDefault="00CA30A9" w:rsidP="00CA30A9">
      <w:pPr>
        <w:pStyle w:val="3GPPText"/>
        <w:numPr>
          <w:ilvl w:val="2"/>
          <w:numId w:val="12"/>
        </w:numPr>
        <w:rPr>
          <w:b/>
          <w:lang w:val="en-GB"/>
        </w:rPr>
      </w:pPr>
      <w:r w:rsidRPr="00AE0115">
        <w:rPr>
          <w:b/>
          <w:lang w:val="en-GB"/>
        </w:rPr>
        <w:t>transmission of sidelink scheduling grant (SG) by receiver</w:t>
      </w:r>
    </w:p>
    <w:p w:rsidR="00C97E86" w:rsidRPr="00AC2FD0" w:rsidRDefault="00CA30A9" w:rsidP="005F0B25">
      <w:pPr>
        <w:pStyle w:val="3GPPText"/>
        <w:numPr>
          <w:ilvl w:val="2"/>
          <w:numId w:val="12"/>
        </w:numPr>
        <w:rPr>
          <w:lang w:val="en-GB"/>
        </w:rPr>
      </w:pPr>
      <w:r w:rsidRPr="00AE0115">
        <w:rPr>
          <w:b/>
          <w:lang w:val="en-GB"/>
        </w:rPr>
        <w:t>transmission of scheduling assignments with associated data by transmitter</w:t>
      </w:r>
    </w:p>
    <w:p w:rsidR="00AC2FD0" w:rsidRPr="00AC2FD0" w:rsidRDefault="00AC2FD0" w:rsidP="00AC2FD0">
      <w:pPr>
        <w:pStyle w:val="3GPPText"/>
      </w:pPr>
    </w:p>
    <w:p w:rsidR="008F1010" w:rsidRDefault="008F1010" w:rsidP="001B0DA0">
      <w:pPr>
        <w:pStyle w:val="3GPPH2"/>
        <w:ind w:left="567" w:hanging="567"/>
      </w:pPr>
      <w:r>
        <w:t>Link Adaptation</w:t>
      </w:r>
    </w:p>
    <w:p w:rsidR="0066201E" w:rsidRPr="001B0DA0" w:rsidRDefault="0066201E" w:rsidP="00774E0D">
      <w:pPr>
        <w:pStyle w:val="3GPPText"/>
        <w:rPr>
          <w:lang w:val="en-GB"/>
        </w:rPr>
      </w:pPr>
      <w:r w:rsidRPr="001B0DA0">
        <w:rPr>
          <w:lang w:val="en-GB"/>
        </w:rPr>
        <w:t xml:space="preserve">As it was agreed in the last meeting, </w:t>
      </w:r>
      <w:r w:rsidR="00F479AE" w:rsidRPr="001B0DA0">
        <w:rPr>
          <w:lang w:val="en-GB"/>
        </w:rPr>
        <w:t xml:space="preserve">RAN1 should study the </w:t>
      </w:r>
      <w:r w:rsidR="007260AA">
        <w:rPr>
          <w:lang w:val="en-GB"/>
        </w:rPr>
        <w:t>features</w:t>
      </w:r>
      <w:r w:rsidR="00D16142">
        <w:rPr>
          <w:lang w:val="en-GB"/>
        </w:rPr>
        <w:t xml:space="preserve"> related to CSI acquisition, HARQ retransmission, power control, etc.</w:t>
      </w:r>
      <w:r w:rsidR="00F479AE" w:rsidRPr="001B0DA0">
        <w:rPr>
          <w:lang w:val="en-GB"/>
        </w:rPr>
        <w:t xml:space="preserve"> which are usually classified as link adaptation</w:t>
      </w:r>
      <w:r w:rsidR="007260AA">
        <w:rPr>
          <w:lang w:val="en-GB"/>
        </w:rPr>
        <w:t xml:space="preserve"> techniques</w:t>
      </w:r>
      <w:r w:rsidR="00F479AE" w:rsidRPr="001B0DA0">
        <w:rPr>
          <w:lang w:val="en-GB"/>
        </w:rPr>
        <w:t xml:space="preserve">, since all of them can be used to adapt transmission parameters </w:t>
      </w:r>
      <w:r w:rsidR="001D5B4F" w:rsidRPr="001B0DA0">
        <w:rPr>
          <w:lang w:val="en-GB"/>
        </w:rPr>
        <w:t>based on at least some information about propagation conditions.</w:t>
      </w:r>
    </w:p>
    <w:p w:rsidR="008F1010" w:rsidRPr="001B0DA0" w:rsidRDefault="00FD6D91" w:rsidP="00774E0D">
      <w:pPr>
        <w:pStyle w:val="3GPPText"/>
        <w:rPr>
          <w:b/>
          <w:u w:val="single"/>
          <w:lang w:val="en-GB"/>
        </w:rPr>
      </w:pPr>
      <w:r w:rsidRPr="001B0DA0">
        <w:rPr>
          <w:b/>
          <w:u w:val="single"/>
          <w:lang w:val="en-GB"/>
        </w:rPr>
        <w:t xml:space="preserve">CSI </w:t>
      </w:r>
      <w:r w:rsidR="007B7FDF">
        <w:rPr>
          <w:b/>
          <w:u w:val="single"/>
          <w:lang w:val="en-GB"/>
        </w:rPr>
        <w:t>acquisition</w:t>
      </w:r>
      <w:r w:rsidR="001F0360">
        <w:rPr>
          <w:b/>
          <w:u w:val="single"/>
          <w:lang w:val="en-GB"/>
        </w:rPr>
        <w:t xml:space="preserve"> and MIMO</w:t>
      </w:r>
    </w:p>
    <w:p w:rsidR="00ED1926" w:rsidRDefault="00ED1926" w:rsidP="00774E0D">
      <w:pPr>
        <w:pStyle w:val="3GPPText"/>
        <w:rPr>
          <w:lang w:val="en-GB"/>
        </w:rPr>
      </w:pPr>
      <w:r>
        <w:rPr>
          <w:lang w:val="en-GB"/>
        </w:rPr>
        <w:t xml:space="preserve">First, the mechanisms of long-terms channel quality measurements such RSRP, </w:t>
      </w:r>
      <w:proofErr w:type="spellStart"/>
      <w:r>
        <w:rPr>
          <w:lang w:val="en-GB"/>
        </w:rPr>
        <w:t>pathgain</w:t>
      </w:r>
      <w:proofErr w:type="spellEnd"/>
      <w:r>
        <w:rPr>
          <w:lang w:val="en-GB"/>
        </w:rPr>
        <w:t>/</w:t>
      </w:r>
      <w:proofErr w:type="spellStart"/>
      <w:r>
        <w:rPr>
          <w:lang w:val="en-GB"/>
        </w:rPr>
        <w:t>pathloss</w:t>
      </w:r>
      <w:proofErr w:type="spellEnd"/>
      <w:r>
        <w:rPr>
          <w:lang w:val="en-GB"/>
        </w:rPr>
        <w:t xml:space="preserve">, RSRQ etc. should be enabled. They may at least be used to set </w:t>
      </w:r>
      <w:r w:rsidR="0037493A">
        <w:rPr>
          <w:lang w:val="en-GB"/>
        </w:rPr>
        <w:t xml:space="preserve">initial </w:t>
      </w:r>
      <w:r>
        <w:rPr>
          <w:lang w:val="en-GB"/>
        </w:rPr>
        <w:t>transmission parameters and procedures</w:t>
      </w:r>
      <w:r w:rsidR="0037493A">
        <w:rPr>
          <w:lang w:val="en-GB"/>
        </w:rPr>
        <w:t xml:space="preserve"> for groupcast and unicast communications</w:t>
      </w:r>
      <w:r>
        <w:rPr>
          <w:lang w:val="en-GB"/>
        </w:rPr>
        <w:t>.</w:t>
      </w:r>
    </w:p>
    <w:p w:rsidR="007260AA" w:rsidRDefault="0037493A" w:rsidP="00774E0D">
      <w:pPr>
        <w:pStyle w:val="3GPPText"/>
        <w:rPr>
          <w:lang w:val="en-GB"/>
        </w:rPr>
      </w:pPr>
      <w:r>
        <w:rPr>
          <w:lang w:val="en-GB"/>
        </w:rPr>
        <w:t>Then, i</w:t>
      </w:r>
      <w:r w:rsidR="007260AA" w:rsidRPr="001B0DA0">
        <w:rPr>
          <w:lang w:val="en-GB"/>
        </w:rPr>
        <w:t xml:space="preserve">t should be carefully studied which information currently available in NR CSI reporting may be useful and applicable in sidelink V2V communication use cases. </w:t>
      </w:r>
      <w:r>
        <w:rPr>
          <w:lang w:val="en-GB"/>
        </w:rPr>
        <w:t>T</w:t>
      </w:r>
      <w:r w:rsidR="007260AA" w:rsidRPr="001B0DA0">
        <w:rPr>
          <w:lang w:val="en-GB"/>
        </w:rPr>
        <w:t xml:space="preserve">he inherently mobile environment may not be friendly for </w:t>
      </w:r>
      <w:r w:rsidR="006951D6">
        <w:rPr>
          <w:lang w:val="en-GB"/>
        </w:rPr>
        <w:t>legacy</w:t>
      </w:r>
      <w:r w:rsidR="007260AA" w:rsidRPr="001B0DA0">
        <w:rPr>
          <w:lang w:val="en-GB"/>
        </w:rPr>
        <w:t xml:space="preserve"> channel state information reporting based schemes, such as closed loop PMI/RI reporting (see also </w:t>
      </w:r>
      <w:r w:rsidR="007B0E4E">
        <w:rPr>
          <w:lang w:val="en-GB"/>
        </w:rPr>
        <w:fldChar w:fldCharType="begin"/>
      </w:r>
      <w:r w:rsidR="007B0E4E">
        <w:rPr>
          <w:lang w:val="en-GB"/>
        </w:rPr>
        <w:instrText xml:space="preserve"> REF _Ref525924587 \r \h </w:instrText>
      </w:r>
      <w:r w:rsidR="007B0E4E">
        <w:rPr>
          <w:lang w:val="en-GB"/>
        </w:rPr>
      </w:r>
      <w:r w:rsidR="007B0E4E">
        <w:rPr>
          <w:lang w:val="en-GB"/>
        </w:rPr>
        <w:fldChar w:fldCharType="separate"/>
      </w:r>
      <w:r w:rsidR="007B0E4E">
        <w:rPr>
          <w:lang w:val="en-GB"/>
        </w:rPr>
        <w:t>[4]</w:t>
      </w:r>
      <w:r w:rsidR="007B0E4E">
        <w:rPr>
          <w:lang w:val="en-GB"/>
        </w:rPr>
        <w:fldChar w:fldCharType="end"/>
      </w:r>
      <w:r w:rsidR="007260AA" w:rsidRPr="001B0DA0">
        <w:rPr>
          <w:lang w:val="en-GB"/>
        </w:rPr>
        <w:t xml:space="preserve"> for evaluation results).</w:t>
      </w:r>
      <w:r w:rsidR="00516CC1">
        <w:rPr>
          <w:lang w:val="en-GB"/>
        </w:rPr>
        <w:t xml:space="preserve"> </w:t>
      </w:r>
      <w:r w:rsidR="0069686A">
        <w:rPr>
          <w:lang w:val="en-GB"/>
        </w:rPr>
        <w:t xml:space="preserve">Still in some cases, it may provide SE gains for example when vehicles </w:t>
      </w:r>
      <w:r w:rsidR="00EF3F02">
        <w:rPr>
          <w:lang w:val="en-GB"/>
        </w:rPr>
        <w:t>don’t</w:t>
      </w:r>
      <w:r w:rsidR="0069686A">
        <w:rPr>
          <w:lang w:val="en-GB"/>
        </w:rPr>
        <w:t xml:space="preserve"> move fast relatively to each other and when reflectors also </w:t>
      </w:r>
      <w:r w:rsidR="00EF3F02">
        <w:rPr>
          <w:lang w:val="en-GB"/>
        </w:rPr>
        <w:t>don’t</w:t>
      </w:r>
      <w:r w:rsidR="0069686A">
        <w:rPr>
          <w:lang w:val="en-GB"/>
        </w:rPr>
        <w:t xml:space="preserve"> change fast.</w:t>
      </w:r>
    </w:p>
    <w:p w:rsidR="00186CCB" w:rsidRDefault="000F25EC" w:rsidP="00774E0D">
      <w:pPr>
        <w:pStyle w:val="3GPPText"/>
        <w:rPr>
          <w:lang w:val="en-GB"/>
        </w:rPr>
      </w:pPr>
      <w:r>
        <w:rPr>
          <w:lang w:val="en-GB"/>
        </w:rPr>
        <w:lastRenderedPageBreak/>
        <w:t>Moreover, the interference variation may also be quite unpredictable depending on channel access procedures.</w:t>
      </w:r>
      <w:r w:rsidR="00917B72">
        <w:rPr>
          <w:lang w:val="en-GB"/>
        </w:rPr>
        <w:t xml:space="preserve"> </w:t>
      </w:r>
      <w:r w:rsidR="00186CCB">
        <w:rPr>
          <w:lang w:val="en-GB"/>
        </w:rPr>
        <w:t xml:space="preserve">In </w:t>
      </w:r>
      <w:r w:rsidR="00186CCB" w:rsidRPr="00645366">
        <w:rPr>
          <w:lang w:val="en-GB"/>
        </w:rPr>
        <w:fldChar w:fldCharType="begin"/>
      </w:r>
      <w:r w:rsidR="00186CCB" w:rsidRPr="00186CCB">
        <w:rPr>
          <w:lang w:val="en-GB"/>
        </w:rPr>
        <w:instrText xml:space="preserve"> REF _Ref525211537 \h </w:instrText>
      </w:r>
      <w:r w:rsidR="00186CCB" w:rsidRPr="001B0DA0">
        <w:rPr>
          <w:lang w:val="en-GB"/>
        </w:rPr>
        <w:instrText xml:space="preserve"> \* MERGEFORMAT </w:instrText>
      </w:r>
      <w:r w:rsidR="00186CCB" w:rsidRPr="00645366">
        <w:rPr>
          <w:lang w:val="en-GB"/>
        </w:rPr>
      </w:r>
      <w:r w:rsidR="00186CCB" w:rsidRPr="00645366">
        <w:rPr>
          <w:lang w:val="en-GB"/>
        </w:rPr>
        <w:fldChar w:fldCharType="separate"/>
      </w:r>
      <w:r w:rsidR="007B0E4E" w:rsidRPr="00BD33AF">
        <w:t xml:space="preserve">Figure </w:t>
      </w:r>
      <w:r w:rsidR="007B0E4E" w:rsidRPr="00BD33AF">
        <w:rPr>
          <w:noProof/>
        </w:rPr>
        <w:t>4</w:t>
      </w:r>
      <w:r w:rsidR="00186CCB" w:rsidRPr="00645366">
        <w:rPr>
          <w:lang w:val="en-GB"/>
        </w:rPr>
        <w:fldChar w:fldCharType="end"/>
      </w:r>
      <w:r w:rsidR="00186CCB" w:rsidRPr="00186CCB">
        <w:rPr>
          <w:lang w:val="en-GB"/>
        </w:rPr>
        <w:t>,</w:t>
      </w:r>
      <w:r w:rsidR="00186CCB">
        <w:rPr>
          <w:lang w:val="en-GB"/>
        </w:rPr>
        <w:t xml:space="preserve"> the </w:t>
      </w:r>
      <w:r w:rsidR="00090E94">
        <w:rPr>
          <w:lang w:val="en-GB"/>
        </w:rPr>
        <w:t xml:space="preserve">UE </w:t>
      </w:r>
      <w:r w:rsidR="00186CCB">
        <w:rPr>
          <w:lang w:val="en-GB"/>
        </w:rPr>
        <w:t>average difference of interference on two TTIs of the same packet transmission is illustrated depending on system loading. As it can be seen, in low-to-medium loading, since resource reservation is assumed, the interference dynamics is not significant in many cases (~1-3 dB) therefore link adaptation may be possible without interference prediction. However, with increased loading, the interference variations become unpredictable and exceed 5 dB</w:t>
      </w:r>
      <w:r w:rsidR="00B1243E">
        <w:rPr>
          <w:lang w:val="en-GB"/>
        </w:rPr>
        <w:t xml:space="preserve"> that may lead to </w:t>
      </w:r>
      <w:r w:rsidR="00712C5E">
        <w:rPr>
          <w:lang w:val="en-GB"/>
        </w:rPr>
        <w:t>useless attempts to adapt transmission parameters.</w:t>
      </w:r>
    </w:p>
    <w:p w:rsidR="00516CC1" w:rsidRDefault="00055153" w:rsidP="001B0DA0">
      <w:pPr>
        <w:pStyle w:val="3GPPText"/>
        <w:jc w:val="center"/>
        <w:rPr>
          <w:highlight w:val="yellow"/>
          <w:lang w:val="en-GB"/>
        </w:rPr>
      </w:pPr>
      <w:r w:rsidRPr="001B0DA0">
        <w:rPr>
          <w:noProof/>
        </w:rPr>
        <w:drawing>
          <wp:inline distT="0" distB="0" distL="0" distR="0">
            <wp:extent cx="384397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055153" w:rsidRDefault="00055153" w:rsidP="001B0DA0">
      <w:pPr>
        <w:jc w:val="center"/>
        <w:rPr>
          <w:b/>
        </w:rPr>
      </w:pPr>
      <w:bookmarkStart w:id="5" w:name="_Ref525211537"/>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4</w:t>
      </w:r>
      <w:r w:rsidRPr="00F1666A">
        <w:rPr>
          <w:b/>
        </w:rPr>
        <w:fldChar w:fldCharType="end"/>
      </w:r>
      <w:bookmarkEnd w:id="5"/>
      <w:r w:rsidRPr="00F1666A">
        <w:rPr>
          <w:b/>
        </w:rPr>
        <w:t xml:space="preserve">. </w:t>
      </w:r>
      <w:r>
        <w:rPr>
          <w:b/>
        </w:rPr>
        <w:t>Change of interference on different transmission occasions</w:t>
      </w:r>
    </w:p>
    <w:p w:rsidR="00090E94" w:rsidRDefault="00C36812">
      <w:pPr>
        <w:pStyle w:val="3GPPText"/>
        <w:rPr>
          <w:lang w:val="en-GB"/>
        </w:rPr>
      </w:pPr>
      <w:r w:rsidRPr="001B0DA0">
        <w:rPr>
          <w:lang w:val="en-GB"/>
        </w:rPr>
        <w:t>In summary, the link adaptation based on CSI acquisition should carefully consider inherently mobile environment and changing interference. These consideration</w:t>
      </w:r>
      <w:r w:rsidR="00CA30A9">
        <w:rPr>
          <w:lang w:val="en-GB"/>
        </w:rPr>
        <w:t>s</w:t>
      </w:r>
      <w:r w:rsidRPr="001B0DA0">
        <w:rPr>
          <w:lang w:val="en-GB"/>
        </w:rPr>
        <w:t xml:space="preserve"> may substantially limit the functionality needed for CSI framework in sidelink V2V communication</w:t>
      </w:r>
      <w:r w:rsidR="00CA30A9">
        <w:rPr>
          <w:lang w:val="en-GB"/>
        </w:rPr>
        <w:t xml:space="preserve">. </w:t>
      </w:r>
      <w:r w:rsidR="00B87B41">
        <w:rPr>
          <w:lang w:val="en-GB"/>
        </w:rPr>
        <w:t>In that sense, a</w:t>
      </w:r>
      <w:r w:rsidR="00CA30A9">
        <w:rPr>
          <w:lang w:val="en-GB"/>
        </w:rPr>
        <w:t xml:space="preserve">s it is also discussed in </w:t>
      </w:r>
      <w:r w:rsidR="007B0E4E">
        <w:rPr>
          <w:lang w:val="en-GB"/>
        </w:rPr>
        <w:fldChar w:fldCharType="begin"/>
      </w:r>
      <w:r w:rsidR="007B0E4E">
        <w:rPr>
          <w:lang w:val="en-GB"/>
        </w:rPr>
        <w:instrText xml:space="preserve"> REF _Ref525924587 \r \h </w:instrText>
      </w:r>
      <w:r w:rsidR="007B0E4E">
        <w:rPr>
          <w:lang w:val="en-GB"/>
        </w:rPr>
      </w:r>
      <w:r w:rsidR="007B0E4E">
        <w:rPr>
          <w:lang w:val="en-GB"/>
        </w:rPr>
        <w:fldChar w:fldCharType="separate"/>
      </w:r>
      <w:r w:rsidR="007B0E4E">
        <w:rPr>
          <w:lang w:val="en-GB"/>
        </w:rPr>
        <w:t>[4]</w:t>
      </w:r>
      <w:r w:rsidR="007B0E4E">
        <w:rPr>
          <w:lang w:val="en-GB"/>
        </w:rPr>
        <w:fldChar w:fldCharType="end"/>
      </w:r>
      <w:r w:rsidR="00CA30A9">
        <w:rPr>
          <w:lang w:val="en-GB"/>
        </w:rPr>
        <w:t>, a scheme based on DMRS processing may work in many cases without introduction of dedicated CSI-RS or SRS signals.</w:t>
      </w:r>
    </w:p>
    <w:p w:rsidR="00CA30A9" w:rsidRDefault="00CA30A9">
      <w:pPr>
        <w:pStyle w:val="3GPPText"/>
        <w:rPr>
          <w:lang w:val="en-GB"/>
        </w:rPr>
      </w:pPr>
      <w:r>
        <w:rPr>
          <w:lang w:val="en-GB"/>
        </w:rPr>
        <w:t>Signalling of the estimated CSI parameters may be done using PSCCH or by piggybacking to PSSCH where a MAC CE may be used for the latter case</w:t>
      </w:r>
      <w:r w:rsidR="00325420">
        <w:rPr>
          <w:lang w:val="en-GB"/>
        </w:rPr>
        <w:t xml:space="preserve"> in order to</w:t>
      </w:r>
      <w:r w:rsidR="00B06153">
        <w:t xml:space="preserve"> avoid complicated</w:t>
      </w:r>
      <w:r w:rsidR="00B06153">
        <w:rPr>
          <w:lang w:val="en-GB"/>
        </w:rPr>
        <w:t xml:space="preserve"> </w:t>
      </w:r>
      <w:r w:rsidR="00325420">
        <w:rPr>
          <w:lang w:val="en-GB"/>
        </w:rPr>
        <w:t>PHY layer design</w:t>
      </w:r>
      <w:r>
        <w:rPr>
          <w:lang w:val="en-GB"/>
        </w:rPr>
        <w:t>.</w:t>
      </w:r>
      <w:r w:rsidR="00E75E1C">
        <w:rPr>
          <w:lang w:val="en-GB"/>
        </w:rPr>
        <w:t xml:space="preserve"> For the case of PSCCH, a separate SCI format may be introduced for that purpose monitored in configured PSCCH occasions.</w:t>
      </w:r>
    </w:p>
    <w:p w:rsidR="00D13BC9" w:rsidRDefault="00D13BC9">
      <w:pPr>
        <w:pStyle w:val="3GPPText"/>
        <w:rPr>
          <w:lang w:val="en-GB"/>
        </w:rPr>
      </w:pPr>
    </w:p>
    <w:p w:rsidR="007179BB" w:rsidRDefault="007179BB" w:rsidP="00AC2FD0">
      <w:pPr>
        <w:pStyle w:val="3GPPText"/>
        <w:numPr>
          <w:ilvl w:val="0"/>
          <w:numId w:val="10"/>
        </w:numPr>
        <w:rPr>
          <w:lang w:val="en-GB"/>
        </w:rPr>
      </w:pPr>
    </w:p>
    <w:p w:rsidR="007179BB" w:rsidRPr="00AE0115" w:rsidRDefault="007179BB" w:rsidP="007179BB">
      <w:pPr>
        <w:pStyle w:val="3GPPText"/>
        <w:numPr>
          <w:ilvl w:val="1"/>
          <w:numId w:val="12"/>
        </w:numPr>
        <w:rPr>
          <w:b/>
          <w:lang w:val="en-GB"/>
        </w:rPr>
      </w:pPr>
      <w:r>
        <w:rPr>
          <w:b/>
          <w:lang w:val="en-GB"/>
        </w:rPr>
        <w:t>Study mechanisms of long term CSI measurements and acquisition</w:t>
      </w:r>
      <w:r w:rsidR="00A929B1">
        <w:rPr>
          <w:b/>
          <w:lang w:val="en-GB"/>
        </w:rPr>
        <w:t xml:space="preserve"> including:</w:t>
      </w:r>
    </w:p>
    <w:p w:rsidR="007179BB" w:rsidRPr="00AE0115" w:rsidRDefault="00A929B1" w:rsidP="007179BB">
      <w:pPr>
        <w:pStyle w:val="3GPPText"/>
        <w:numPr>
          <w:ilvl w:val="2"/>
          <w:numId w:val="12"/>
        </w:numPr>
        <w:rPr>
          <w:b/>
          <w:lang w:val="en-GB"/>
        </w:rPr>
      </w:pPr>
      <w:r>
        <w:rPr>
          <w:b/>
          <w:lang w:val="en-GB"/>
        </w:rPr>
        <w:t>DMRS based CSI measurements</w:t>
      </w:r>
    </w:p>
    <w:p w:rsidR="007179BB" w:rsidRPr="00AE0115" w:rsidRDefault="00A929B1" w:rsidP="007179BB">
      <w:pPr>
        <w:pStyle w:val="3GPPText"/>
        <w:numPr>
          <w:ilvl w:val="2"/>
          <w:numId w:val="12"/>
        </w:numPr>
        <w:rPr>
          <w:b/>
          <w:lang w:val="en-GB"/>
        </w:rPr>
      </w:pPr>
      <w:r>
        <w:rPr>
          <w:b/>
          <w:lang w:val="en-GB"/>
        </w:rPr>
        <w:t>PSCCH and PSSCH based CSI transport option</w:t>
      </w:r>
      <w:r w:rsidR="00113E5D">
        <w:rPr>
          <w:b/>
          <w:lang w:val="en-GB"/>
        </w:rPr>
        <w:t>s</w:t>
      </w:r>
    </w:p>
    <w:p w:rsidR="007179BB" w:rsidRPr="001B0DA0" w:rsidRDefault="007179BB" w:rsidP="00BD33AF">
      <w:pPr>
        <w:pStyle w:val="3GPPText"/>
      </w:pPr>
    </w:p>
    <w:p w:rsidR="00FD6D91" w:rsidRPr="001B0DA0" w:rsidRDefault="00FD6D91" w:rsidP="00774E0D">
      <w:pPr>
        <w:pStyle w:val="3GPPText"/>
        <w:rPr>
          <w:b/>
          <w:u w:val="single"/>
          <w:lang w:val="en-GB"/>
        </w:rPr>
      </w:pPr>
      <w:r w:rsidRPr="001B0DA0">
        <w:rPr>
          <w:b/>
          <w:u w:val="single"/>
          <w:lang w:val="en-GB"/>
        </w:rPr>
        <w:t>HARQ feedback</w:t>
      </w:r>
    </w:p>
    <w:p w:rsidR="00D13BC9" w:rsidRDefault="00E8292B" w:rsidP="00774E0D">
      <w:pPr>
        <w:pStyle w:val="3GPPText"/>
        <w:rPr>
          <w:lang w:val="en-GB"/>
        </w:rPr>
      </w:pPr>
      <w:r w:rsidRPr="001B0DA0">
        <w:rPr>
          <w:lang w:val="en-GB"/>
        </w:rPr>
        <w:t>The HARQ retransmission is a prove</w:t>
      </w:r>
      <w:r w:rsidR="00B513AA">
        <w:rPr>
          <w:lang w:val="en-GB"/>
        </w:rPr>
        <w:t>n</w:t>
      </w:r>
      <w:r w:rsidRPr="001B0DA0">
        <w:rPr>
          <w:lang w:val="en-GB"/>
        </w:rPr>
        <w:t xml:space="preserve"> efficient way to </w:t>
      </w:r>
      <w:r w:rsidR="001B4958">
        <w:rPr>
          <w:lang w:val="en-GB"/>
        </w:rPr>
        <w:t>increase</w:t>
      </w:r>
      <w:r w:rsidRPr="001B0DA0">
        <w:rPr>
          <w:lang w:val="en-GB"/>
        </w:rPr>
        <w:t xml:space="preserve"> spectrum efficiency of transmissions when bi-directional link is established and low-overhead confirmation of successful or unsuccessful transmission</w:t>
      </w:r>
      <w:r w:rsidR="00B513AA">
        <w:rPr>
          <w:lang w:val="en-GB"/>
        </w:rPr>
        <w:t xml:space="preserve"> is possible.</w:t>
      </w:r>
      <w:r w:rsidR="00C40D56">
        <w:rPr>
          <w:lang w:val="en-GB"/>
        </w:rPr>
        <w:t xml:space="preserve"> The initial transmission may be performed using less spectrum resources assuming it may pass in most of the cases (e.g. in 90% cases with target error rate of 10% for initial TX) while the retransmission</w:t>
      </w:r>
      <w:r w:rsidR="00693119">
        <w:rPr>
          <w:lang w:val="en-GB"/>
        </w:rPr>
        <w:t>(s)</w:t>
      </w:r>
      <w:r w:rsidR="00C40D56">
        <w:rPr>
          <w:lang w:val="en-GB"/>
        </w:rPr>
        <w:t xml:space="preserve"> may consume additional resources with sufficiently low probability</w:t>
      </w:r>
      <w:r w:rsidR="001832A1">
        <w:rPr>
          <w:lang w:val="en-GB"/>
        </w:rPr>
        <w:t xml:space="preserve"> (e.g. 10%)</w:t>
      </w:r>
      <w:r w:rsidR="00C40D56">
        <w:rPr>
          <w:lang w:val="en-GB"/>
        </w:rPr>
        <w:t>.</w:t>
      </w:r>
    </w:p>
    <w:p w:rsidR="00F73434" w:rsidRDefault="00F73434" w:rsidP="00774E0D">
      <w:pPr>
        <w:pStyle w:val="3GPPText"/>
        <w:rPr>
          <w:lang w:val="en-GB"/>
        </w:rPr>
      </w:pPr>
      <w:r>
        <w:rPr>
          <w:lang w:val="en-GB"/>
        </w:rPr>
        <w:lastRenderedPageBreak/>
        <w:t xml:space="preserve">The retransmissions should be asynchronous, i.e. explicitly addressed by HARQ process ID. This is needed in order to keep as much flexibility as possible and avoid </w:t>
      </w:r>
      <w:r w:rsidR="00F63784">
        <w:rPr>
          <w:lang w:val="en-GB"/>
        </w:rPr>
        <w:t>fixed timing relationship between initial transmission and retransmissions.</w:t>
      </w:r>
    </w:p>
    <w:p w:rsidR="00562EB5" w:rsidRDefault="00B513AA" w:rsidP="00774E0D">
      <w:pPr>
        <w:pStyle w:val="3GPPText"/>
        <w:rPr>
          <w:lang w:val="en-GB"/>
        </w:rPr>
      </w:pPr>
      <w:r>
        <w:rPr>
          <w:lang w:val="en-GB"/>
        </w:rPr>
        <w:t>The design of HARQ</w:t>
      </w:r>
      <w:r w:rsidR="001832A1">
        <w:rPr>
          <w:lang w:val="en-GB"/>
        </w:rPr>
        <w:t xml:space="preserve"> retransmission framework</w:t>
      </w:r>
      <w:r>
        <w:rPr>
          <w:lang w:val="en-GB"/>
        </w:rPr>
        <w:t xml:space="preserve"> may largely depend on the type scheduling mode applied for unicast communication. </w:t>
      </w:r>
      <w:r w:rsidR="004B260E">
        <w:rPr>
          <w:lang w:val="en-GB"/>
        </w:rPr>
        <w:t>T</w:t>
      </w:r>
      <w:r>
        <w:rPr>
          <w:lang w:val="en-GB"/>
        </w:rPr>
        <w:t>wo main schemes of unicast communication are envisioned</w:t>
      </w:r>
      <w:r w:rsidR="00524EF7">
        <w:rPr>
          <w:lang w:val="en-GB"/>
        </w:rPr>
        <w:t xml:space="preserve"> (see </w:t>
      </w:r>
      <w:r w:rsidR="00524EF7" w:rsidRPr="00524EF7">
        <w:rPr>
          <w:lang w:val="en-GB"/>
        </w:rPr>
        <w:t xml:space="preserve">also </w:t>
      </w:r>
      <w:r w:rsidR="00524EF7" w:rsidRPr="005F0B25">
        <w:rPr>
          <w:lang w:val="en-GB"/>
        </w:rPr>
        <w:fldChar w:fldCharType="begin"/>
      </w:r>
      <w:r w:rsidR="00524EF7" w:rsidRPr="00524EF7">
        <w:rPr>
          <w:lang w:val="en-GB"/>
        </w:rPr>
        <w:instrText xml:space="preserve"> REF _Ref525551544 \h </w:instrText>
      </w:r>
      <w:r w:rsidR="00524EF7" w:rsidRPr="005F0B25">
        <w:rPr>
          <w:lang w:val="en-GB"/>
        </w:rPr>
        <w:instrText xml:space="preserve"> \* MERGEFORMAT </w:instrText>
      </w:r>
      <w:r w:rsidR="00524EF7" w:rsidRPr="005F0B25">
        <w:rPr>
          <w:lang w:val="en-GB"/>
        </w:rPr>
      </w:r>
      <w:r w:rsidR="00524EF7" w:rsidRPr="005F0B25">
        <w:rPr>
          <w:lang w:val="en-GB"/>
        </w:rPr>
        <w:fldChar w:fldCharType="separate"/>
      </w:r>
      <w:r w:rsidR="007B0E4E" w:rsidRPr="00BD33AF">
        <w:t xml:space="preserve">Figure </w:t>
      </w:r>
      <w:r w:rsidR="007B0E4E" w:rsidRPr="00BD33AF">
        <w:rPr>
          <w:noProof/>
        </w:rPr>
        <w:t>5</w:t>
      </w:r>
      <w:r w:rsidR="00524EF7" w:rsidRPr="005F0B25">
        <w:rPr>
          <w:lang w:val="en-GB"/>
        </w:rPr>
        <w:fldChar w:fldCharType="end"/>
      </w:r>
      <w:r w:rsidR="00524EF7">
        <w:rPr>
          <w:lang w:val="en-GB"/>
        </w:rPr>
        <w:t>)</w:t>
      </w:r>
      <w:r>
        <w:rPr>
          <w:lang w:val="en-GB"/>
        </w:rPr>
        <w:t>:</w:t>
      </w:r>
    </w:p>
    <w:p w:rsidR="00B513AA" w:rsidRDefault="00B513AA" w:rsidP="00155D69">
      <w:pPr>
        <w:pStyle w:val="3GPPText"/>
        <w:numPr>
          <w:ilvl w:val="0"/>
          <w:numId w:val="13"/>
        </w:numPr>
        <w:rPr>
          <w:lang w:val="en-GB"/>
        </w:rPr>
      </w:pPr>
      <w:r w:rsidRPr="005F0B25">
        <w:rPr>
          <w:u w:val="single"/>
          <w:lang w:val="en-GB"/>
        </w:rPr>
        <w:t>DL-</w:t>
      </w:r>
      <w:r w:rsidR="004B260E" w:rsidRPr="005F0B25">
        <w:rPr>
          <w:u w:val="single"/>
          <w:lang w:val="en-GB"/>
        </w:rPr>
        <w:t>type</w:t>
      </w:r>
      <w:r>
        <w:rPr>
          <w:lang w:val="en-GB"/>
        </w:rPr>
        <w:t>. In this case, HARQ feedback may be in response to SA</w:t>
      </w:r>
      <w:r w:rsidR="001832A1">
        <w:rPr>
          <w:lang w:val="en-GB"/>
        </w:rPr>
        <w:t xml:space="preserve"> </w:t>
      </w:r>
      <w:r>
        <w:rPr>
          <w:lang w:val="en-GB"/>
        </w:rPr>
        <w:t>+</w:t>
      </w:r>
      <w:r w:rsidR="001832A1">
        <w:rPr>
          <w:lang w:val="en-GB"/>
        </w:rPr>
        <w:t xml:space="preserve"> </w:t>
      </w:r>
      <w:r>
        <w:rPr>
          <w:lang w:val="en-GB"/>
        </w:rPr>
        <w:t>data transmission</w:t>
      </w:r>
      <w:r w:rsidR="00847121">
        <w:rPr>
          <w:lang w:val="en-GB"/>
        </w:rPr>
        <w:t xml:space="preserve">. Since no full-blown </w:t>
      </w:r>
      <w:r w:rsidR="0005478F">
        <w:rPr>
          <w:lang w:val="en-GB"/>
        </w:rPr>
        <w:t xml:space="preserve">control channel in reverse direction is expected, a separate feedback channel </w:t>
      </w:r>
      <w:r w:rsidR="009157D5">
        <w:rPr>
          <w:lang w:val="en-GB"/>
        </w:rPr>
        <w:t xml:space="preserve">design </w:t>
      </w:r>
      <w:r w:rsidR="0005478F">
        <w:rPr>
          <w:lang w:val="en-GB"/>
        </w:rPr>
        <w:t>may be needed.</w:t>
      </w:r>
      <w:r w:rsidR="001832A1">
        <w:rPr>
          <w:lang w:val="en-GB"/>
        </w:rPr>
        <w:t xml:space="preserve"> The feedback channel may need to be similar to PUCCH transmission if no data in reverse direction is expected or may be similar to UCI piggybacking on PUSCH i</w:t>
      </w:r>
      <w:r w:rsidR="00F40E12">
        <w:rPr>
          <w:lang w:val="en-GB"/>
        </w:rPr>
        <w:t>f a</w:t>
      </w:r>
      <w:r w:rsidR="001832A1">
        <w:rPr>
          <w:lang w:val="en-GB"/>
        </w:rPr>
        <w:t xml:space="preserve"> shared channel is planned to be transmitted.</w:t>
      </w:r>
      <w:r w:rsidR="00104516">
        <w:rPr>
          <w:lang w:val="en-GB"/>
        </w:rPr>
        <w:t xml:space="preserve"> Since all transmissions may be subject to some sort of LBT procedures, </w:t>
      </w:r>
      <w:r w:rsidR="00F40E12">
        <w:rPr>
          <w:lang w:val="en-GB"/>
        </w:rPr>
        <w:t>fixed timing relation between TX and feedback usually exploited in DL, may not be possible unless feedback resource</w:t>
      </w:r>
      <w:r w:rsidR="00DC1293">
        <w:rPr>
          <w:lang w:val="en-GB"/>
        </w:rPr>
        <w:t>s</w:t>
      </w:r>
      <w:r w:rsidR="00F40E12">
        <w:rPr>
          <w:lang w:val="en-GB"/>
        </w:rPr>
        <w:t xml:space="preserve"> are reserved.</w:t>
      </w:r>
    </w:p>
    <w:p w:rsidR="00B513AA" w:rsidRPr="001B0DA0" w:rsidRDefault="00B513AA" w:rsidP="00155D69">
      <w:pPr>
        <w:pStyle w:val="3GPPText"/>
        <w:numPr>
          <w:ilvl w:val="0"/>
          <w:numId w:val="13"/>
        </w:numPr>
        <w:rPr>
          <w:lang w:val="en-GB"/>
        </w:rPr>
      </w:pPr>
      <w:r w:rsidRPr="005F0B25">
        <w:rPr>
          <w:u w:val="single"/>
          <w:lang w:val="en-GB"/>
        </w:rPr>
        <w:t>UL-</w:t>
      </w:r>
      <w:r w:rsidR="004B260E" w:rsidRPr="005F0B25">
        <w:rPr>
          <w:u w:val="single"/>
          <w:lang w:val="en-GB"/>
        </w:rPr>
        <w:t>type</w:t>
      </w:r>
      <w:r w:rsidR="0005478F">
        <w:rPr>
          <w:lang w:val="en-GB"/>
        </w:rPr>
        <w:t>. In this case, HARQ feedback may be implicit similar to UL asynchronous scheduling where New Data Indicator</w:t>
      </w:r>
      <w:r w:rsidR="00AB354C">
        <w:rPr>
          <w:lang w:val="en-GB"/>
        </w:rPr>
        <w:t xml:space="preserve"> (NDI) un-toggled</w:t>
      </w:r>
      <w:r w:rsidR="0005478F">
        <w:rPr>
          <w:lang w:val="en-GB"/>
        </w:rPr>
        <w:t xml:space="preserve"> in the scheduling grant effectively means NACK and the new parameters provided in the grant are used for retransmission</w:t>
      </w:r>
      <w:r w:rsidR="009157D5">
        <w:rPr>
          <w:lang w:val="en-GB"/>
        </w:rPr>
        <w:t xml:space="preserve"> of the same TB</w:t>
      </w:r>
      <w:r w:rsidR="0005478F">
        <w:rPr>
          <w:lang w:val="en-GB"/>
        </w:rPr>
        <w:t>.</w:t>
      </w:r>
      <w:r w:rsidR="009F34FC">
        <w:rPr>
          <w:lang w:val="en-GB"/>
        </w:rPr>
        <w:t xml:space="preserve"> This behaviour does not rely on fixed timing relation between data transmission and a grant employing HARQ ID and NDI to address the failed transport block. Note, if the transmission is successful, the feedback is naturally omitted saving overhead.</w:t>
      </w:r>
    </w:p>
    <w:p w:rsidR="001E4D1A" w:rsidRDefault="004B260E" w:rsidP="001B0DA0">
      <w:pPr>
        <w:pStyle w:val="3GPPText"/>
        <w:jc w:val="center"/>
      </w:pPr>
      <w:r>
        <w:object w:dxaOrig="6990" w:dyaOrig="3916">
          <v:shape id="_x0000_i1027" type="#_x0000_t75" style="width:319pt;height:178.9pt" o:ole="">
            <v:imagedata r:id="rId20" o:title=""/>
          </v:shape>
          <o:OLEObject Type="Embed" ProgID="Visio.Drawing.15" ShapeID="_x0000_i1027" DrawAspect="Content" ObjectID="_1599678003" r:id="rId21"/>
        </w:object>
      </w:r>
    </w:p>
    <w:p w:rsidR="001B4958" w:rsidRDefault="001B4958" w:rsidP="001B0DA0">
      <w:pPr>
        <w:jc w:val="center"/>
        <w:rPr>
          <w:b/>
        </w:rPr>
      </w:pPr>
      <w:bookmarkStart w:id="6" w:name="_Ref52555154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5</w:t>
      </w:r>
      <w:r w:rsidRPr="00F1666A">
        <w:rPr>
          <w:b/>
        </w:rPr>
        <w:fldChar w:fldCharType="end"/>
      </w:r>
      <w:bookmarkEnd w:id="6"/>
      <w:r w:rsidRPr="00F1666A">
        <w:rPr>
          <w:b/>
        </w:rPr>
        <w:t xml:space="preserve">. </w:t>
      </w:r>
      <w:r w:rsidR="00640F26">
        <w:rPr>
          <w:b/>
        </w:rPr>
        <w:t>Illustration of two different approaches for sidelink HARQ retransmission.</w:t>
      </w:r>
    </w:p>
    <w:p w:rsidR="00DF5027" w:rsidRDefault="00DF5027" w:rsidP="001B0DA0">
      <w:pPr>
        <w:jc w:val="center"/>
        <w:rPr>
          <w:b/>
        </w:rPr>
      </w:pPr>
    </w:p>
    <w:p w:rsidR="00DF5027" w:rsidRPr="00BD33AF" w:rsidRDefault="00DF5027" w:rsidP="00DF5027">
      <w:pPr>
        <w:pStyle w:val="3GPPText"/>
        <w:rPr>
          <w:lang w:val="en-GB"/>
        </w:rPr>
      </w:pPr>
      <w:r w:rsidRPr="00BD33AF">
        <w:rPr>
          <w:lang w:val="en-GB"/>
        </w:rPr>
        <w:t>Further in this section, the performance benefits of HARQ feedback based retransmission is evaluated</w:t>
      </w:r>
      <w:r w:rsidR="003049BE" w:rsidRPr="00BD33AF">
        <w:rPr>
          <w:lang w:val="en-GB"/>
        </w:rPr>
        <w:t xml:space="preserve">. </w:t>
      </w:r>
      <w:r w:rsidR="007B0E4E" w:rsidRPr="00BD33AF">
        <w:rPr>
          <w:lang w:val="en-GB"/>
        </w:rPr>
        <w:t xml:space="preserve">In </w:t>
      </w:r>
      <w:r w:rsidR="001664C1" w:rsidRPr="00BD33AF">
        <w:rPr>
          <w:lang w:val="en-GB"/>
        </w:rPr>
        <w:fldChar w:fldCharType="begin"/>
      </w:r>
      <w:r w:rsidR="001664C1" w:rsidRPr="00BD33AF">
        <w:rPr>
          <w:lang w:val="en-GB"/>
        </w:rPr>
        <w:instrText xml:space="preserve"> REF _Ref525927176 \h  \* MERGEFORMAT </w:instrText>
      </w:r>
      <w:r w:rsidR="001664C1" w:rsidRPr="00BD33AF">
        <w:rPr>
          <w:lang w:val="en-GB"/>
        </w:rPr>
      </w:r>
      <w:r w:rsidR="001664C1" w:rsidRPr="00BD33AF">
        <w:rPr>
          <w:lang w:val="en-GB"/>
        </w:rPr>
        <w:fldChar w:fldCharType="separate"/>
      </w:r>
      <w:r w:rsidR="001664C1" w:rsidRPr="00BD33AF">
        <w:t xml:space="preserve">Figure </w:t>
      </w:r>
      <w:r w:rsidR="001664C1" w:rsidRPr="00BD33AF">
        <w:rPr>
          <w:noProof/>
        </w:rPr>
        <w:t>6</w:t>
      </w:r>
      <w:r w:rsidR="001664C1" w:rsidRPr="00BD33AF">
        <w:rPr>
          <w:lang w:val="en-GB"/>
        </w:rPr>
        <w:fldChar w:fldCharType="end"/>
      </w:r>
      <w:r w:rsidR="001664C1" w:rsidRPr="00BD33AF">
        <w:rPr>
          <w:lang w:val="en-GB"/>
        </w:rPr>
        <w:t xml:space="preserve">, </w:t>
      </w:r>
      <w:r w:rsidR="003E790D">
        <w:rPr>
          <w:lang w:val="en-GB"/>
        </w:rPr>
        <w:t>the performance of HARQ retransmission in case of ideal feedback are illustrated</w:t>
      </w:r>
      <w:r w:rsidR="00142A2F">
        <w:rPr>
          <w:lang w:val="en-GB"/>
        </w:rPr>
        <w:t xml:space="preserve"> in comparison to fixed number of transmissions</w:t>
      </w:r>
      <w:r w:rsidR="003E790D">
        <w:rPr>
          <w:lang w:val="en-GB"/>
        </w:rPr>
        <w:t xml:space="preserve">. </w:t>
      </w:r>
      <w:r w:rsidR="00142A2F">
        <w:rPr>
          <w:lang w:val="en-GB"/>
        </w:rPr>
        <w:t>In particular, 2 blind transmissions are compared to 1+1 where the second transmission only happens if the first one is failed.</w:t>
      </w:r>
      <w:r w:rsidR="0013067C">
        <w:rPr>
          <w:lang w:val="en-GB"/>
        </w:rPr>
        <w:t xml:space="preserve"> Other assumptions can be found in appendix for Scenario 2 with aperiodic traffic.</w:t>
      </w:r>
    </w:p>
    <w:p w:rsidR="00DF5027" w:rsidRDefault="00CF6CA0" w:rsidP="00BD33AF">
      <w:pPr>
        <w:jc w:val="center"/>
        <w:rPr>
          <w:b/>
        </w:rPr>
      </w:pPr>
      <w:r w:rsidRPr="00CF6CA0">
        <w:rPr>
          <w:b/>
          <w:noProof/>
          <w:lang w:val="en-US"/>
        </w:rPr>
        <w:lastRenderedPageBreak/>
        <w:drawing>
          <wp:inline distT="0" distB="0" distL="0" distR="0">
            <wp:extent cx="3841527"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1527" cy="2880000"/>
                    </a:xfrm>
                    <a:prstGeom prst="rect">
                      <a:avLst/>
                    </a:prstGeom>
                    <a:noFill/>
                    <a:ln>
                      <a:noFill/>
                    </a:ln>
                  </pic:spPr>
                </pic:pic>
              </a:graphicData>
            </a:graphic>
          </wp:inline>
        </w:drawing>
      </w:r>
    </w:p>
    <w:p w:rsidR="007B0E4E" w:rsidRDefault="007B0E4E" w:rsidP="007B0E4E">
      <w:pPr>
        <w:jc w:val="center"/>
        <w:rPr>
          <w:b/>
        </w:rPr>
      </w:pPr>
      <w:bookmarkStart w:id="7" w:name="_Ref525927176"/>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Pr>
          <w:b/>
          <w:noProof/>
        </w:rPr>
        <w:t>6</w:t>
      </w:r>
      <w:r w:rsidRPr="00F1666A">
        <w:rPr>
          <w:b/>
        </w:rPr>
        <w:fldChar w:fldCharType="end"/>
      </w:r>
      <w:bookmarkEnd w:id="7"/>
      <w:r w:rsidRPr="00F1666A">
        <w:rPr>
          <w:b/>
        </w:rPr>
        <w:t xml:space="preserve">. </w:t>
      </w:r>
      <w:r>
        <w:rPr>
          <w:b/>
        </w:rPr>
        <w:t>HARQ retransmission performance.</w:t>
      </w:r>
    </w:p>
    <w:p w:rsidR="007B0E4E" w:rsidRPr="00BD33AF" w:rsidRDefault="00142A2F" w:rsidP="00BD33AF">
      <w:pPr>
        <w:pStyle w:val="3GPPText"/>
      </w:pPr>
      <w:r w:rsidRPr="00BD33AF">
        <w:rPr>
          <w:lang w:val="en-GB"/>
        </w:rPr>
        <w:t xml:space="preserve">From the results it is clear that </w:t>
      </w:r>
      <w:r>
        <w:rPr>
          <w:lang w:val="en-GB"/>
        </w:rPr>
        <w:t>there is a huge potential benefit of HARQ retransmissions in unicast scenarios. However, there are also multiple design aspects that need to be solved such as HARQ feedback signalling, channel access implications for HARQ feedback and for retransmission, etc.</w:t>
      </w:r>
    </w:p>
    <w:p w:rsidR="00D13BC9" w:rsidRDefault="00D13BC9" w:rsidP="00AC2FD0">
      <w:pPr>
        <w:pStyle w:val="3GPPText"/>
        <w:numPr>
          <w:ilvl w:val="0"/>
          <w:numId w:val="10"/>
        </w:numPr>
        <w:rPr>
          <w:lang w:val="en-GB"/>
        </w:rPr>
      </w:pPr>
    </w:p>
    <w:p w:rsidR="00D13BC9" w:rsidRPr="00D13BC9" w:rsidRDefault="00D13BC9">
      <w:pPr>
        <w:pStyle w:val="3GPPText"/>
        <w:numPr>
          <w:ilvl w:val="1"/>
          <w:numId w:val="12"/>
        </w:numPr>
        <w:rPr>
          <w:b/>
          <w:lang w:val="en-GB"/>
        </w:rPr>
      </w:pPr>
      <w:r>
        <w:rPr>
          <w:b/>
          <w:lang w:val="en-GB"/>
        </w:rPr>
        <w:t>In NR V2X, introduce asynchronous HARQ retransmissions based on feedback information which may be either ACK/NACK or NDI</w:t>
      </w:r>
    </w:p>
    <w:p w:rsidR="00D13BC9" w:rsidRPr="001B0DA0" w:rsidRDefault="00D13BC9" w:rsidP="00BD33AF">
      <w:pPr>
        <w:pStyle w:val="3GPPText"/>
      </w:pPr>
    </w:p>
    <w:p w:rsidR="00FD6D91" w:rsidRDefault="00FD6D91" w:rsidP="00774E0D">
      <w:pPr>
        <w:pStyle w:val="3GPPText"/>
        <w:rPr>
          <w:b/>
          <w:u w:val="single"/>
          <w:lang w:val="en-GB"/>
        </w:rPr>
      </w:pPr>
      <w:r w:rsidRPr="001B0DA0">
        <w:rPr>
          <w:b/>
          <w:u w:val="single"/>
          <w:lang w:val="en-GB"/>
        </w:rPr>
        <w:t>Power control</w:t>
      </w:r>
    </w:p>
    <w:p w:rsidR="00A04E35" w:rsidRDefault="009C00FC" w:rsidP="00774E0D">
      <w:pPr>
        <w:pStyle w:val="3GPPText"/>
      </w:pPr>
      <w:r>
        <w:t>As a further advanced technique for link adaptation as well as co-existence mechanism</w:t>
      </w:r>
      <w:r w:rsidR="00A04E35">
        <w:t xml:space="preserve"> with UL operation</w:t>
      </w:r>
      <w:r>
        <w:t xml:space="preserve">, power control can be considered. Maximum power is usually assumed for broadcast communication where there is no characterization of </w:t>
      </w:r>
      <w:r w:rsidR="00A06C29">
        <w:t xml:space="preserve">propagation link quality. </w:t>
      </w:r>
      <w:r w:rsidR="00A04E35">
        <w:t>The maximum power may not be optimal for relatively short radio distance communication both in terms of energy consumption and interference injection to the network.</w:t>
      </w:r>
    </w:p>
    <w:p w:rsidR="001E4D1A" w:rsidRDefault="00A06C29" w:rsidP="00774E0D">
      <w:pPr>
        <w:pStyle w:val="3GPPText"/>
      </w:pPr>
      <w:r>
        <w:t xml:space="preserve">In unicast/groupcast </w:t>
      </w:r>
      <w:r w:rsidR="001072BD">
        <w:t>connection</w:t>
      </w:r>
      <w:r>
        <w:t>, excessive TX power settings may be avoided by adapting to target link channel attenuation</w:t>
      </w:r>
      <w:r w:rsidR="00151E17">
        <w:t xml:space="preserve"> which may be known from either large scale RRM measurements or from channel quality measurements</w:t>
      </w:r>
      <w:r>
        <w:t>.</w:t>
      </w:r>
      <w:r w:rsidR="001C628E">
        <w:t xml:space="preserve"> </w:t>
      </w:r>
    </w:p>
    <w:p w:rsidR="00DC331F" w:rsidRDefault="00DC331F" w:rsidP="00774E0D">
      <w:pPr>
        <w:pStyle w:val="3GPPText"/>
      </w:pPr>
      <w:r>
        <w:t>The power control mechanisms considered in LTE and NR are usually classified into two parts:</w:t>
      </w:r>
    </w:p>
    <w:p w:rsidR="0063261A" w:rsidRDefault="0063261A" w:rsidP="00155D69">
      <w:pPr>
        <w:pStyle w:val="3GPPText"/>
        <w:numPr>
          <w:ilvl w:val="0"/>
          <w:numId w:val="14"/>
        </w:numPr>
      </w:pPr>
      <w:r>
        <w:t>Open loop power control</w:t>
      </w:r>
      <w:r w:rsidR="00DC331F">
        <w:t xml:space="preserve">, i.e. setting of transmission power based on long-term measurements such as total channel attenuation or </w:t>
      </w:r>
      <w:proofErr w:type="spellStart"/>
      <w:r w:rsidR="00DC331F">
        <w:t>pathgain</w:t>
      </w:r>
      <w:proofErr w:type="spellEnd"/>
      <w:r w:rsidR="00DC331F">
        <w:t>. For that purpose, P0 and alpha settings are usually used. Note, it may still be possible to switch between different sets of OLPC parameters dynamically</w:t>
      </w:r>
      <w:r w:rsidR="004E4FA5">
        <w:t>.</w:t>
      </w:r>
    </w:p>
    <w:p w:rsidR="0063261A" w:rsidRDefault="0063261A" w:rsidP="00155D69">
      <w:pPr>
        <w:pStyle w:val="3GPPText"/>
        <w:numPr>
          <w:ilvl w:val="0"/>
          <w:numId w:val="14"/>
        </w:numPr>
      </w:pPr>
      <w:r>
        <w:t>Closed loop power control</w:t>
      </w:r>
      <w:r w:rsidR="00DC331F">
        <w:t>, i.e. adjusting transmission power based on short-term measurements of channel and interference variation.</w:t>
      </w:r>
    </w:p>
    <w:p w:rsidR="0063261A" w:rsidRDefault="004E4FA5" w:rsidP="00774E0D">
      <w:pPr>
        <w:pStyle w:val="3GPPText"/>
      </w:pPr>
      <w:r>
        <w:t>In general, the TX power setting does not need to be known to the receiver side. The TX power may be adjusted in open loop manner based on channel quality feedback or sounding signals.</w:t>
      </w:r>
      <w:r w:rsidR="00D14DF3">
        <w:t xml:space="preserve"> Therefore, at least the closed loop power control may not be essential for unicast/groupcast sidelink communication.</w:t>
      </w:r>
      <w:r w:rsidR="00721CA0">
        <w:t xml:space="preserve"> Then the open loop power control may be rather defined as a</w:t>
      </w:r>
      <w:r w:rsidR="004F3317">
        <w:t>n upper b</w:t>
      </w:r>
      <w:r w:rsidR="00FD0EFF">
        <w:t>o</w:t>
      </w:r>
      <w:r w:rsidR="004F3317">
        <w:t xml:space="preserve">und </w:t>
      </w:r>
      <w:r w:rsidR="00721CA0">
        <w:t>power that should not be exceeded by a transmitter during operation</w:t>
      </w:r>
      <w:r w:rsidR="002D4235">
        <w:t xml:space="preserve"> in order to co-exist with other carriers and services</w:t>
      </w:r>
      <w:r w:rsidR="00721CA0">
        <w:t>.</w:t>
      </w:r>
    </w:p>
    <w:p w:rsidR="0074050B" w:rsidRDefault="0074050B" w:rsidP="00774E0D">
      <w:pPr>
        <w:pStyle w:val="3GPPText"/>
      </w:pPr>
      <w:r>
        <w:lastRenderedPageBreak/>
        <w:t xml:space="preserve">Another issue with arbitrary power control is </w:t>
      </w:r>
      <w:r w:rsidR="004F3317">
        <w:t xml:space="preserve">the </w:t>
      </w:r>
      <w:r>
        <w:t>system level impact on channel access procedures. For example, if large-scale channel access with resource reservation is considered</w:t>
      </w:r>
      <w:r w:rsidR="00736BCA">
        <w:t xml:space="preserve">, the measurements may be performed assuming one TX power of UEs while during transmission and/or small scale channel access, the TX power of some UEs may change and thus may destruct the channel sensing decisions made with another TX power assumption. In order to prevent such </w:t>
      </w:r>
      <w:r w:rsidR="0054093C">
        <w:t xml:space="preserve">system level </w:t>
      </w:r>
      <w:r w:rsidR="00736BCA">
        <w:t>issues, the TX power needs to be fixed during resource reservation period</w:t>
      </w:r>
      <w:r w:rsidR="00AA2C8A">
        <w:t>, if such reservation is adopted</w:t>
      </w:r>
      <w:r w:rsidR="00736BCA">
        <w:t>.</w:t>
      </w:r>
    </w:p>
    <w:p w:rsidR="00DA008A" w:rsidRDefault="00DA008A" w:rsidP="00774E0D">
      <w:pPr>
        <w:pStyle w:val="3GPPText"/>
      </w:pPr>
    </w:p>
    <w:p w:rsidR="00D0540B" w:rsidRDefault="00D0540B" w:rsidP="00AC2FD0">
      <w:pPr>
        <w:pStyle w:val="3GPPText"/>
        <w:numPr>
          <w:ilvl w:val="0"/>
          <w:numId w:val="10"/>
        </w:numPr>
        <w:rPr>
          <w:lang w:val="en-GB"/>
        </w:rPr>
      </w:pPr>
    </w:p>
    <w:p w:rsidR="00D0540B" w:rsidRPr="00985A06" w:rsidRDefault="00D0540B" w:rsidP="00D0540B">
      <w:pPr>
        <w:pStyle w:val="3GPPText"/>
        <w:numPr>
          <w:ilvl w:val="1"/>
          <w:numId w:val="12"/>
        </w:numPr>
        <w:rPr>
          <w:b/>
          <w:lang w:val="en-GB"/>
        </w:rPr>
      </w:pPr>
      <w:r>
        <w:rPr>
          <w:b/>
          <w:lang w:val="en-GB"/>
        </w:rPr>
        <w:t>In NR V2X, further consider open loop power control techniques</w:t>
      </w:r>
      <w:r w:rsidR="007B0E4E">
        <w:rPr>
          <w:b/>
          <w:lang w:val="en-GB"/>
        </w:rPr>
        <w:t xml:space="preserve"> taking into account impact on channel access procedures</w:t>
      </w:r>
    </w:p>
    <w:p w:rsidR="00AA2C8A" w:rsidRPr="005F0B25" w:rsidRDefault="00AA2C8A" w:rsidP="00774E0D">
      <w:pPr>
        <w:pStyle w:val="3GPPText"/>
        <w:rPr>
          <w:lang w:val="en-GB"/>
        </w:rPr>
      </w:pPr>
    </w:p>
    <w:p w:rsidR="00F80A8A" w:rsidRDefault="00F80A8A" w:rsidP="00F80A8A">
      <w:pPr>
        <w:pStyle w:val="3GPPH1"/>
        <w:tabs>
          <w:tab w:val="clear" w:pos="432"/>
          <w:tab w:val="num" w:pos="426"/>
        </w:tabs>
      </w:pPr>
      <w:r>
        <w:t>PSCCH and SCI Formats</w:t>
      </w:r>
    </w:p>
    <w:p w:rsidR="00F80A8A" w:rsidRDefault="00C645E0" w:rsidP="00774E0D">
      <w:pPr>
        <w:pStyle w:val="3GPPText"/>
        <w:rPr>
          <w:lang w:val="en-GB"/>
        </w:rPr>
      </w:pPr>
      <w:r>
        <w:rPr>
          <w:lang w:val="en-GB"/>
        </w:rPr>
        <w:t xml:space="preserve">Based on analysis presented above, we observe that sidelink control information (SCI) framework may need to be enhanced to add more functionality on top of scheduling </w:t>
      </w:r>
      <w:r w:rsidR="00473D42">
        <w:rPr>
          <w:lang w:val="en-GB"/>
        </w:rPr>
        <w:t xml:space="preserve">assignment </w:t>
      </w:r>
      <w:r>
        <w:rPr>
          <w:lang w:val="en-GB"/>
        </w:rPr>
        <w:t>function. In particular, SCI framework can be enhanced to carry additional functionality such as sidelink feedback, sidelink scheduling request, sidelink scheduling grant, and resource reservation or pre-emption indication.</w:t>
      </w:r>
    </w:p>
    <w:p w:rsidR="005434E6" w:rsidRDefault="002C2F2C" w:rsidP="005434E6">
      <w:pPr>
        <w:pStyle w:val="3GPPText"/>
        <w:rPr>
          <w:lang w:val="en-GB"/>
        </w:rPr>
      </w:pPr>
      <w:r w:rsidRPr="008548A5">
        <w:rPr>
          <w:lang w:val="en-GB"/>
        </w:rPr>
        <w:t xml:space="preserve">Further, the PSCCH itself may </w:t>
      </w:r>
      <w:r w:rsidR="003C3BC5" w:rsidRPr="008548A5">
        <w:rPr>
          <w:lang w:val="en-GB"/>
        </w:rPr>
        <w:t>support different formats to at least represent different reliability or coverage</w:t>
      </w:r>
      <w:r w:rsidR="0011078D" w:rsidRPr="001B0DA0">
        <w:rPr>
          <w:lang w:val="en-GB"/>
        </w:rPr>
        <w:t xml:space="preserve"> </w:t>
      </w:r>
      <w:r w:rsidR="0011078D" w:rsidRPr="001B0DA0">
        <w:t>required for different services</w:t>
      </w:r>
      <w:r w:rsidR="003C3BC5" w:rsidRPr="008548A5">
        <w:rPr>
          <w:lang w:val="en-GB"/>
        </w:rPr>
        <w:t>.</w:t>
      </w:r>
      <w:r w:rsidR="00FF7F51" w:rsidRPr="008548A5">
        <w:rPr>
          <w:lang w:val="en-GB"/>
        </w:rPr>
        <w:t xml:space="preserve"> For example, in case of unicast communication between relatively close UEs, the control channel may require a few resources to be transferred successfully due to good </w:t>
      </w:r>
      <w:r w:rsidR="00FF7F51" w:rsidRPr="0054093C">
        <w:rPr>
          <w:lang w:val="en-GB"/>
        </w:rPr>
        <w:t>SNR while another link with distant UE may require minimum possible effective code rate and more resources so that it may be received with negligible error.</w:t>
      </w:r>
      <w:r w:rsidR="0054093C" w:rsidRPr="0054093C">
        <w:rPr>
          <w:lang w:val="en-GB"/>
        </w:rPr>
        <w:t xml:space="preserve"> Thus, introduction o</w:t>
      </w:r>
      <w:r w:rsidR="002D3AD5">
        <w:rPr>
          <w:lang w:val="en-GB"/>
        </w:rPr>
        <w:t>f more than one physical format</w:t>
      </w:r>
      <w:r w:rsidR="0054093C" w:rsidRPr="0054093C">
        <w:rPr>
          <w:lang w:val="en-GB"/>
        </w:rPr>
        <w:t xml:space="preserve"> for PSCCH may potentially optimize system spectrum efficiency subject to careful consideration on UE complexity due to increased blind decoding efforts.</w:t>
      </w:r>
    </w:p>
    <w:p w:rsidR="00655C46" w:rsidRDefault="00655C46" w:rsidP="005434E6">
      <w:pPr>
        <w:pStyle w:val="3GPPText"/>
        <w:rPr>
          <w:lang w:val="en-GB"/>
        </w:rPr>
      </w:pPr>
    </w:p>
    <w:p w:rsidR="00655C46" w:rsidRDefault="00655C46" w:rsidP="00AC2FD0">
      <w:pPr>
        <w:pStyle w:val="3GPPText"/>
        <w:numPr>
          <w:ilvl w:val="0"/>
          <w:numId w:val="10"/>
        </w:numPr>
        <w:rPr>
          <w:lang w:val="en-GB"/>
        </w:rPr>
      </w:pPr>
    </w:p>
    <w:p w:rsidR="00655C46" w:rsidRPr="00985A06" w:rsidRDefault="00655C46" w:rsidP="00655C46">
      <w:pPr>
        <w:pStyle w:val="3GPPText"/>
        <w:numPr>
          <w:ilvl w:val="1"/>
          <w:numId w:val="12"/>
        </w:numPr>
        <w:rPr>
          <w:b/>
          <w:lang w:val="en-GB"/>
        </w:rPr>
      </w:pPr>
      <w:r>
        <w:rPr>
          <w:b/>
          <w:lang w:val="en-GB"/>
        </w:rPr>
        <w:t>In NR V2X, study further introduction of multiple PSCCH formats and SCI formats to realize efficient support of different services and communication types</w:t>
      </w:r>
    </w:p>
    <w:p w:rsidR="0054093C" w:rsidRPr="005434E6" w:rsidRDefault="0054093C" w:rsidP="005434E6">
      <w:pPr>
        <w:pStyle w:val="3GPPText"/>
        <w:rPr>
          <w:lang w:val="en-GB"/>
        </w:rPr>
      </w:pPr>
    </w:p>
    <w:p w:rsidR="00876DC7" w:rsidRDefault="00876DC7" w:rsidP="00876DC7">
      <w:pPr>
        <w:pStyle w:val="3GPPH1"/>
      </w:pPr>
      <w:r>
        <w:t>Conclusions</w:t>
      </w:r>
    </w:p>
    <w:p w:rsidR="00C14D1C" w:rsidRDefault="00667642" w:rsidP="00667642">
      <w:pPr>
        <w:pStyle w:val="3GPPText"/>
      </w:pPr>
      <w:r>
        <w:t xml:space="preserve">In this contribution, we have discussed </w:t>
      </w:r>
      <w:r w:rsidR="006046BE">
        <w:t xml:space="preserve">sidelink radio-layer </w:t>
      </w:r>
      <w:r>
        <w:t xml:space="preserve">enhancements </w:t>
      </w:r>
      <w:r w:rsidR="006046BE">
        <w:t xml:space="preserve">applicable </w:t>
      </w:r>
      <w:r>
        <w:t xml:space="preserve">for </w:t>
      </w:r>
      <w:r w:rsidR="006046BE">
        <w:t>unicast, groupcast and broadcast communication. In general, we noticed that each of the modes can be supported through broadcast communication at physical layer. In case if UE radio-layers are aware about specific communication type additional enhancements can be considered to optimize performance of each communication type. We also would like to note that eV2X use cases should use common and unified framework for sidelink channel access that can cover all communication types and seamlessly coexist in the same spectrum. Based on discussion we have following proposals:</w:t>
      </w:r>
    </w:p>
    <w:p w:rsidR="00BD33AF" w:rsidRDefault="00BD33AF" w:rsidP="00AC2FD0">
      <w:pPr>
        <w:pStyle w:val="3GPPText"/>
      </w:pPr>
    </w:p>
    <w:p w:rsidR="00AC2FD0" w:rsidRDefault="00AC2FD0" w:rsidP="00155D69">
      <w:pPr>
        <w:pStyle w:val="3GPPText"/>
        <w:numPr>
          <w:ilvl w:val="0"/>
          <w:numId w:val="17"/>
        </w:numPr>
        <w:rPr>
          <w:lang w:val="en-GB"/>
        </w:rPr>
      </w:pPr>
    </w:p>
    <w:p w:rsidR="00AC2FD0" w:rsidRPr="003C45D6" w:rsidRDefault="00AC2FD0" w:rsidP="00AC2FD0">
      <w:pPr>
        <w:pStyle w:val="3GPPText"/>
        <w:numPr>
          <w:ilvl w:val="1"/>
          <w:numId w:val="12"/>
        </w:numPr>
        <w:rPr>
          <w:b/>
          <w:lang w:val="en-GB"/>
        </w:rPr>
      </w:pPr>
      <w:r>
        <w:rPr>
          <w:lang w:val="en-GB"/>
        </w:rPr>
        <w:t xml:space="preserve"> </w:t>
      </w:r>
      <w:r w:rsidRPr="003C45D6">
        <w:rPr>
          <w:b/>
          <w:lang w:val="en-GB"/>
        </w:rPr>
        <w:t>The following basic design principles are reused for NR V2X sidelink broadcast communication</w:t>
      </w:r>
    </w:p>
    <w:p w:rsidR="00AC2FD0" w:rsidRPr="003C45D6" w:rsidRDefault="00AC2FD0" w:rsidP="00155D69">
      <w:pPr>
        <w:pStyle w:val="3GPPText"/>
        <w:numPr>
          <w:ilvl w:val="2"/>
          <w:numId w:val="16"/>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AC2FD0" w:rsidRPr="003C45D6" w:rsidRDefault="00AC2FD0" w:rsidP="00155D69">
      <w:pPr>
        <w:pStyle w:val="3GPPText"/>
        <w:numPr>
          <w:ilvl w:val="2"/>
          <w:numId w:val="16"/>
        </w:numPr>
        <w:rPr>
          <w:b/>
          <w:lang w:val="en-GB"/>
        </w:rPr>
      </w:pPr>
      <w:r w:rsidRPr="003C45D6">
        <w:rPr>
          <w:b/>
          <w:lang w:val="en-GB"/>
        </w:rPr>
        <w:lastRenderedPageBreak/>
        <w:t>Resource reservation mechanisms with extension for handling aperiodic traffic</w:t>
      </w:r>
    </w:p>
    <w:p w:rsidR="00AC2FD0" w:rsidRPr="003C45D6" w:rsidRDefault="00AC2FD0" w:rsidP="00AC2FD0">
      <w:pPr>
        <w:pStyle w:val="3GPPText"/>
        <w:numPr>
          <w:ilvl w:val="1"/>
          <w:numId w:val="12"/>
        </w:numPr>
        <w:rPr>
          <w:b/>
          <w:lang w:val="en-GB"/>
        </w:rPr>
      </w:pPr>
      <w:r w:rsidRPr="003C45D6">
        <w:rPr>
          <w:b/>
          <w:lang w:val="en-GB"/>
        </w:rPr>
        <w:t>Further study benefits of sidelink resource pre-emption mechanisms to improve reliability of sidelink transmissions with low latency as well as sensing</w:t>
      </w:r>
      <w:r>
        <w:rPr>
          <w:b/>
          <w:lang w:val="en-GB"/>
        </w:rPr>
        <w:t>-</w:t>
      </w:r>
      <w:r w:rsidRPr="003C45D6">
        <w:rPr>
          <w:b/>
          <w:lang w:val="en-GB"/>
        </w:rPr>
        <w:t>less channel access for high priority and low latency transmission</w:t>
      </w:r>
    </w:p>
    <w:p w:rsidR="00AC2FD0" w:rsidRDefault="00AC2FD0" w:rsidP="00AC2FD0">
      <w:pPr>
        <w:pStyle w:val="3GPPText"/>
        <w:numPr>
          <w:ilvl w:val="1"/>
          <w:numId w:val="12"/>
        </w:numPr>
        <w:rPr>
          <w:b/>
          <w:lang w:val="en-GB"/>
        </w:rPr>
      </w:pPr>
      <w:r w:rsidRPr="003C45D6">
        <w:rPr>
          <w:b/>
          <w:lang w:val="en-GB"/>
        </w:rPr>
        <w:t>Prioritize designs that utilize the same sidelink channel access principles independently of unicast/groupcast/broadcast communication</w:t>
      </w:r>
    </w:p>
    <w:p w:rsidR="00AC2FD0" w:rsidRPr="0052694E" w:rsidRDefault="00AC2FD0" w:rsidP="00155D69">
      <w:pPr>
        <w:pStyle w:val="3GPPText"/>
        <w:numPr>
          <w:ilvl w:val="0"/>
          <w:numId w:val="17"/>
        </w:numPr>
      </w:pPr>
    </w:p>
    <w:p w:rsidR="00AC2FD0" w:rsidRPr="003C45D6" w:rsidRDefault="00AC2FD0" w:rsidP="00AC2FD0">
      <w:pPr>
        <w:pStyle w:val="3GPPText"/>
        <w:numPr>
          <w:ilvl w:val="1"/>
          <w:numId w:val="12"/>
        </w:numPr>
        <w:rPr>
          <w:b/>
          <w:lang w:val="en-GB"/>
        </w:rPr>
      </w:pPr>
      <w:r w:rsidRPr="003C45D6">
        <w:rPr>
          <w:b/>
          <w:lang w:val="en-GB"/>
        </w:rPr>
        <w:t>Study benefits of group radio-layer feedback and group radio-layer (re)-transmission for groupcast communication in the distributed resource allocation mode</w:t>
      </w:r>
    </w:p>
    <w:p w:rsidR="00AC2FD0" w:rsidRDefault="00AC2FD0" w:rsidP="00155D69">
      <w:pPr>
        <w:pStyle w:val="3GPPText"/>
        <w:numPr>
          <w:ilvl w:val="0"/>
          <w:numId w:val="17"/>
        </w:numPr>
      </w:pPr>
    </w:p>
    <w:p w:rsidR="00AC2FD0" w:rsidRPr="003C45D6" w:rsidRDefault="00AC2FD0" w:rsidP="00AC2FD0">
      <w:pPr>
        <w:pStyle w:val="3GPPText"/>
        <w:numPr>
          <w:ilvl w:val="1"/>
          <w:numId w:val="12"/>
        </w:numPr>
        <w:rPr>
          <w:b/>
          <w:lang w:val="en-GB"/>
        </w:rPr>
      </w:pPr>
      <w:r w:rsidRPr="003C45D6">
        <w:rPr>
          <w:b/>
          <w:lang w:val="en-GB"/>
        </w:rPr>
        <w:t>Study mechanisms for</w:t>
      </w:r>
      <w:r>
        <w:rPr>
          <w:b/>
          <w:lang w:val="en-GB"/>
        </w:rPr>
        <w:t xml:space="preserve"> intra-group </w:t>
      </w:r>
      <w:r w:rsidRPr="003C45D6">
        <w:rPr>
          <w:b/>
          <w:lang w:val="en-GB"/>
        </w:rPr>
        <w:t>resource coordination/alignment based on resource partitioning principles within a distributed resource allocation modes</w:t>
      </w:r>
    </w:p>
    <w:p w:rsidR="00AC2FD0" w:rsidRDefault="00AC2FD0" w:rsidP="00AC2FD0">
      <w:pPr>
        <w:pStyle w:val="3GPPText"/>
        <w:numPr>
          <w:ilvl w:val="1"/>
          <w:numId w:val="12"/>
        </w:numPr>
        <w:rPr>
          <w:b/>
          <w:lang w:val="en-GB"/>
        </w:rPr>
      </w:pPr>
      <w:r w:rsidRPr="003C45D6">
        <w:rPr>
          <w:b/>
          <w:lang w:val="en-GB"/>
        </w:rPr>
        <w:t>Do not consider dynamic slot level radio-resource management for intra-group communication</w:t>
      </w:r>
    </w:p>
    <w:p w:rsidR="00AC2FD0" w:rsidRPr="003C45D6" w:rsidRDefault="00AC2FD0" w:rsidP="00AC2FD0">
      <w:pPr>
        <w:pStyle w:val="3GPPText"/>
        <w:numPr>
          <w:ilvl w:val="1"/>
          <w:numId w:val="12"/>
        </w:numPr>
        <w:rPr>
          <w:b/>
          <w:lang w:val="en-GB"/>
        </w:rPr>
      </w:pPr>
      <w:r>
        <w:rPr>
          <w:b/>
          <w:lang w:val="en-GB"/>
        </w:rPr>
        <w:t>Inter-group sidelink transmission collisions are avoided through common channel access principles</w:t>
      </w:r>
    </w:p>
    <w:p w:rsidR="00AC2FD0" w:rsidRDefault="00AC2FD0" w:rsidP="00155D69">
      <w:pPr>
        <w:pStyle w:val="3GPPText"/>
        <w:numPr>
          <w:ilvl w:val="0"/>
          <w:numId w:val="17"/>
        </w:numPr>
        <w:rPr>
          <w:lang w:val="en-GB"/>
        </w:rPr>
      </w:pPr>
    </w:p>
    <w:p w:rsidR="00AC2FD0" w:rsidRPr="00AE0115" w:rsidRDefault="00AC2FD0" w:rsidP="00AC2FD0">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Pr>
          <w:b/>
          <w:lang w:val="en-GB"/>
        </w:rPr>
        <w:t xml:space="preserve">unicast </w:t>
      </w:r>
      <w:r w:rsidRPr="00AE0115">
        <w:rPr>
          <w:b/>
          <w:lang w:val="en-GB"/>
        </w:rPr>
        <w:t>sidelink communication performance for eV2X use cases</w:t>
      </w:r>
    </w:p>
    <w:p w:rsidR="00AC2FD0" w:rsidRPr="00AE0115" w:rsidRDefault="00AC2FD0" w:rsidP="00AC2FD0">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rsidR="00AC2FD0" w:rsidRPr="00AE0115" w:rsidRDefault="00AC2FD0" w:rsidP="00AC2FD0">
      <w:pPr>
        <w:pStyle w:val="3GPPText"/>
        <w:numPr>
          <w:ilvl w:val="2"/>
          <w:numId w:val="12"/>
        </w:numPr>
        <w:rPr>
          <w:b/>
          <w:lang w:val="en-GB"/>
        </w:rPr>
      </w:pPr>
      <w:r w:rsidRPr="00AE0115">
        <w:rPr>
          <w:b/>
          <w:lang w:val="en-GB"/>
        </w:rPr>
        <w:t>transmission of sidelink scheduling request (SR) by transmitter</w:t>
      </w:r>
    </w:p>
    <w:p w:rsidR="00AC2FD0" w:rsidRPr="00AE0115" w:rsidRDefault="00AC2FD0" w:rsidP="00AC2FD0">
      <w:pPr>
        <w:pStyle w:val="3GPPText"/>
        <w:numPr>
          <w:ilvl w:val="2"/>
          <w:numId w:val="12"/>
        </w:numPr>
        <w:rPr>
          <w:b/>
          <w:lang w:val="en-GB"/>
        </w:rPr>
      </w:pPr>
      <w:r w:rsidRPr="00AE0115">
        <w:rPr>
          <w:b/>
          <w:lang w:val="en-GB"/>
        </w:rPr>
        <w:t>transmission of sidelink scheduling grant (SG) by receiver</w:t>
      </w:r>
    </w:p>
    <w:p w:rsidR="00AC2FD0" w:rsidRPr="00AC2FD0" w:rsidRDefault="00AC2FD0" w:rsidP="00AC2FD0">
      <w:pPr>
        <w:pStyle w:val="3GPPText"/>
        <w:numPr>
          <w:ilvl w:val="2"/>
          <w:numId w:val="12"/>
        </w:numPr>
        <w:rPr>
          <w:lang w:val="en-GB"/>
        </w:rPr>
      </w:pPr>
      <w:r w:rsidRPr="00AE0115">
        <w:rPr>
          <w:b/>
          <w:lang w:val="en-GB"/>
        </w:rPr>
        <w:t>transmission of scheduling assignments with associated data by transmitter</w:t>
      </w:r>
    </w:p>
    <w:p w:rsidR="00AC2FD0" w:rsidRDefault="00AC2FD0" w:rsidP="00155D69">
      <w:pPr>
        <w:pStyle w:val="3GPPText"/>
        <w:numPr>
          <w:ilvl w:val="0"/>
          <w:numId w:val="17"/>
        </w:numPr>
        <w:rPr>
          <w:lang w:val="en-GB"/>
        </w:rPr>
      </w:pPr>
    </w:p>
    <w:p w:rsidR="00AC2FD0" w:rsidRPr="00AE0115" w:rsidRDefault="00AC2FD0" w:rsidP="00AC2FD0">
      <w:pPr>
        <w:pStyle w:val="3GPPText"/>
        <w:numPr>
          <w:ilvl w:val="1"/>
          <w:numId w:val="12"/>
        </w:numPr>
        <w:rPr>
          <w:b/>
          <w:lang w:val="en-GB"/>
        </w:rPr>
      </w:pPr>
      <w:r>
        <w:rPr>
          <w:b/>
          <w:lang w:val="en-GB"/>
        </w:rPr>
        <w:t>Study mechanisms of long term CSI measurements and acquisition including:</w:t>
      </w:r>
    </w:p>
    <w:p w:rsidR="00AC2FD0" w:rsidRPr="00AE0115" w:rsidRDefault="00AC2FD0" w:rsidP="00AC2FD0">
      <w:pPr>
        <w:pStyle w:val="3GPPText"/>
        <w:numPr>
          <w:ilvl w:val="2"/>
          <w:numId w:val="12"/>
        </w:numPr>
        <w:rPr>
          <w:b/>
          <w:lang w:val="en-GB"/>
        </w:rPr>
      </w:pPr>
      <w:r>
        <w:rPr>
          <w:b/>
          <w:lang w:val="en-GB"/>
        </w:rPr>
        <w:t>DMRS based CSI measurements</w:t>
      </w:r>
    </w:p>
    <w:p w:rsidR="00AC2FD0" w:rsidRPr="00AE0115" w:rsidRDefault="00AC2FD0" w:rsidP="00AC2FD0">
      <w:pPr>
        <w:pStyle w:val="3GPPText"/>
        <w:numPr>
          <w:ilvl w:val="2"/>
          <w:numId w:val="12"/>
        </w:numPr>
        <w:rPr>
          <w:b/>
          <w:lang w:val="en-GB"/>
        </w:rPr>
      </w:pPr>
      <w:r>
        <w:rPr>
          <w:b/>
          <w:lang w:val="en-GB"/>
        </w:rPr>
        <w:t>PSCCH and PSSCH based CSI transport options</w:t>
      </w:r>
    </w:p>
    <w:p w:rsidR="00AC2FD0" w:rsidRDefault="00AC2FD0" w:rsidP="00155D69">
      <w:pPr>
        <w:pStyle w:val="3GPPText"/>
        <w:numPr>
          <w:ilvl w:val="0"/>
          <w:numId w:val="17"/>
        </w:numPr>
        <w:rPr>
          <w:lang w:val="en-GB"/>
        </w:rPr>
      </w:pPr>
    </w:p>
    <w:p w:rsidR="00AC2FD0" w:rsidRPr="00D13BC9" w:rsidRDefault="00AC2FD0" w:rsidP="00AC2FD0">
      <w:pPr>
        <w:pStyle w:val="3GPPText"/>
        <w:numPr>
          <w:ilvl w:val="1"/>
          <w:numId w:val="12"/>
        </w:numPr>
        <w:rPr>
          <w:b/>
          <w:lang w:val="en-GB"/>
        </w:rPr>
      </w:pPr>
      <w:r>
        <w:rPr>
          <w:b/>
          <w:lang w:val="en-GB"/>
        </w:rPr>
        <w:t>In NR V2X, introduce asynchronous HARQ retransmissions based on feedback information which may be either ACK/NACK or NDI</w:t>
      </w:r>
    </w:p>
    <w:p w:rsidR="00AC2FD0" w:rsidRDefault="00AC2FD0" w:rsidP="00155D69">
      <w:pPr>
        <w:pStyle w:val="3GPPText"/>
        <w:numPr>
          <w:ilvl w:val="0"/>
          <w:numId w:val="17"/>
        </w:numPr>
        <w:rPr>
          <w:lang w:val="en-GB"/>
        </w:rPr>
      </w:pPr>
    </w:p>
    <w:p w:rsidR="00AC2FD0" w:rsidRPr="00985A06" w:rsidRDefault="00AC2FD0" w:rsidP="00AC2FD0">
      <w:pPr>
        <w:pStyle w:val="3GPPText"/>
        <w:numPr>
          <w:ilvl w:val="1"/>
          <w:numId w:val="12"/>
        </w:numPr>
        <w:rPr>
          <w:b/>
          <w:lang w:val="en-GB"/>
        </w:rPr>
      </w:pPr>
      <w:r>
        <w:rPr>
          <w:b/>
          <w:lang w:val="en-GB"/>
        </w:rPr>
        <w:t>In NR V2X, further consider open loop power control techniques taking into account impact on channel access procedures</w:t>
      </w:r>
    </w:p>
    <w:p w:rsidR="00AC2FD0" w:rsidRDefault="00AC2FD0" w:rsidP="00155D69">
      <w:pPr>
        <w:pStyle w:val="3GPPText"/>
        <w:numPr>
          <w:ilvl w:val="0"/>
          <w:numId w:val="17"/>
        </w:numPr>
        <w:rPr>
          <w:lang w:val="en-GB"/>
        </w:rPr>
      </w:pPr>
    </w:p>
    <w:p w:rsidR="00AC2FD0" w:rsidRPr="00985A06" w:rsidRDefault="00AC2FD0" w:rsidP="00AC2FD0">
      <w:pPr>
        <w:pStyle w:val="3GPPText"/>
        <w:numPr>
          <w:ilvl w:val="1"/>
          <w:numId w:val="12"/>
        </w:numPr>
        <w:rPr>
          <w:b/>
          <w:lang w:val="en-GB"/>
        </w:rPr>
      </w:pPr>
      <w:r>
        <w:rPr>
          <w:b/>
          <w:lang w:val="en-GB"/>
        </w:rPr>
        <w:t>In NR V2X, study further introduction of multiple PSCCH formats and SCI formats to realize efficient support of different services and communication types</w:t>
      </w:r>
    </w:p>
    <w:p w:rsidR="00AC2FD0" w:rsidRDefault="00AC2FD0" w:rsidP="00AC2FD0">
      <w:pPr>
        <w:pStyle w:val="3GPPText"/>
      </w:pPr>
    </w:p>
    <w:p w:rsidR="009401A4" w:rsidRPr="00AB2DA9" w:rsidRDefault="009401A4" w:rsidP="00E673D8">
      <w:pPr>
        <w:pStyle w:val="3GPPH1"/>
        <w:rPr>
          <w:lang w:val="en-US"/>
        </w:rPr>
      </w:pPr>
      <w:r w:rsidRPr="00AB2DA9">
        <w:rPr>
          <w:lang w:val="en-US"/>
        </w:rPr>
        <w:t>References</w:t>
      </w:r>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282793"/>
      <w:bookmarkStart w:id="9" w:name="_Ref505694604"/>
      <w:bookmarkStart w:id="10" w:name="_Ref471775016"/>
      <w:r w:rsidRPr="00AC2FD0">
        <w:rPr>
          <w:rFonts w:ascii="Times New Roman" w:eastAsia="SimSun" w:hAnsi="Times New Roman"/>
        </w:rPr>
        <w:t>RP-181480, “New SID: Study on NR V2X”, Vodafone, La Jolla, USA, June 11th -14th, 2018</w:t>
      </w:r>
      <w:bookmarkEnd w:id="8"/>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11" w:name="_Ref521688523"/>
      <w:r w:rsidRPr="00AC2FD0">
        <w:rPr>
          <w:rFonts w:ascii="Times New Roman" w:eastAsia="SimSun" w:hAnsi="Times New Roman"/>
        </w:rPr>
        <w:t>3GPP TS 22.186, “Service requirements for enhanced V2X scenarios”, 15.2.0</w:t>
      </w:r>
      <w:bookmarkEnd w:id="11"/>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12" w:name="_Ref521688525"/>
      <w:r w:rsidRPr="00AC2FD0">
        <w:rPr>
          <w:rFonts w:ascii="Times New Roman" w:eastAsia="SimSun" w:hAnsi="Times New Roman"/>
        </w:rPr>
        <w:lastRenderedPageBreak/>
        <w:t xml:space="preserve">3GPP TR 22.886, “Study on enhancement of 3GPP support for 5G V2X services”, </w:t>
      </w:r>
      <w:hyperlink r:id="rId23" w:tooltip="Click to download this version" w:history="1">
        <w:r w:rsidRPr="00AC2FD0">
          <w:rPr>
            <w:rFonts w:ascii="Times New Roman" w:eastAsia="SimSun" w:hAnsi="Times New Roman"/>
          </w:rPr>
          <w:t>15.1.0</w:t>
        </w:r>
      </w:hyperlink>
      <w:bookmarkEnd w:id="12"/>
    </w:p>
    <w:p w:rsidR="007B0E4E" w:rsidRPr="00AC2FD0" w:rsidRDefault="007B0E4E" w:rsidP="00BD33AF">
      <w:pPr>
        <w:pStyle w:val="ListParagraph"/>
        <w:widowControl w:val="0"/>
        <w:numPr>
          <w:ilvl w:val="0"/>
          <w:numId w:val="2"/>
        </w:numPr>
        <w:tabs>
          <w:tab w:val="num" w:pos="708"/>
        </w:tabs>
        <w:autoSpaceDN w:val="0"/>
        <w:spacing w:after="60"/>
        <w:jc w:val="both"/>
      </w:pPr>
      <w:bookmarkStart w:id="13" w:name="_Ref525924587"/>
      <w:bookmarkEnd w:id="9"/>
      <w:bookmarkEnd w:id="10"/>
      <w:r w:rsidRPr="00AC2FD0">
        <w:rPr>
          <w:rFonts w:ascii="Times New Roman" w:eastAsia="SimSun" w:hAnsi="Times New Roman"/>
        </w:rPr>
        <w:t>R1-1810773, “Sidelink physical layer structure and procedures for NR V2X communication”, Intel Corporation, Chengdu, China, October, 2018.</w:t>
      </w:r>
      <w:bookmarkEnd w:id="13"/>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R1-1810774, “Sidelink synchronization for NR V2X communication”,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bookmarkStart w:id="14" w:name="_Ref525924749"/>
      <w:r w:rsidRPr="00AC2FD0">
        <w:rPr>
          <w:rFonts w:ascii="Times New Roman" w:eastAsia="SimSun" w:hAnsi="Times New Roman"/>
        </w:rPr>
        <w:t>R1-1810775, “Sidelink resource allocation mechanisms for NR V2X communication”, Intel Corporation, Chengdu, China, October, 2018.</w:t>
      </w:r>
      <w:bookmarkEnd w:id="14"/>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R1-1810776, “Remaining aspects of eV2X evaluation methodology and assumptions”,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 xml:space="preserve">R1-1810777, “Analysis of NR </w:t>
      </w:r>
      <w:proofErr w:type="spellStart"/>
      <w:r w:rsidRPr="00AC2FD0">
        <w:rPr>
          <w:rFonts w:ascii="Times New Roman" w:eastAsia="SimSun" w:hAnsi="Times New Roman"/>
        </w:rPr>
        <w:t>Uu</w:t>
      </w:r>
      <w:proofErr w:type="spellEnd"/>
      <w:r w:rsidRPr="00AC2FD0">
        <w:rPr>
          <w:rFonts w:ascii="Times New Roman" w:eastAsia="SimSun" w:hAnsi="Times New Roman"/>
        </w:rPr>
        <w:t xml:space="preserve"> support for advanced V2X use cases”,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 xml:space="preserve">R1-1810778, “Enhancements of NR and LTE </w:t>
      </w:r>
      <w:proofErr w:type="spellStart"/>
      <w:r w:rsidRPr="00AC2FD0">
        <w:rPr>
          <w:rFonts w:ascii="Times New Roman" w:eastAsia="SimSun" w:hAnsi="Times New Roman"/>
        </w:rPr>
        <w:t>Uu</w:t>
      </w:r>
      <w:proofErr w:type="spellEnd"/>
      <w:r w:rsidRPr="00AC2FD0">
        <w:rPr>
          <w:rFonts w:ascii="Times New Roman" w:eastAsia="SimSun" w:hAnsi="Times New Roman"/>
        </w:rPr>
        <w:t xml:space="preserve"> link to control NR sidelink”,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 xml:space="preserve">R1-1810779, “Enhancements of NR </w:t>
      </w:r>
      <w:proofErr w:type="spellStart"/>
      <w:r w:rsidRPr="00AC2FD0">
        <w:rPr>
          <w:rFonts w:ascii="Times New Roman" w:eastAsia="SimSun" w:hAnsi="Times New Roman"/>
        </w:rPr>
        <w:t>Uu</w:t>
      </w:r>
      <w:proofErr w:type="spellEnd"/>
      <w:r w:rsidRPr="00AC2FD0">
        <w:rPr>
          <w:rFonts w:ascii="Times New Roman" w:eastAsia="SimSun" w:hAnsi="Times New Roman"/>
        </w:rPr>
        <w:t xml:space="preserve"> link to control LTE sidelink”,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R1-1810780, “QoS management for NR V2X communication”, Intel Corporation, Chengdu, China, October, 2018.</w:t>
      </w:r>
    </w:p>
    <w:p w:rsidR="00213376" w:rsidRPr="00AC2FD0" w:rsidRDefault="007B0E4E" w:rsidP="00BD33AF">
      <w:pPr>
        <w:pStyle w:val="ListParagraph"/>
        <w:widowControl w:val="0"/>
        <w:numPr>
          <w:ilvl w:val="0"/>
          <w:numId w:val="2"/>
        </w:numPr>
        <w:tabs>
          <w:tab w:val="num" w:pos="708"/>
        </w:tabs>
        <w:autoSpaceDN w:val="0"/>
        <w:spacing w:after="60"/>
        <w:jc w:val="both"/>
      </w:pPr>
      <w:bookmarkStart w:id="15" w:name="_Ref525924589"/>
      <w:r w:rsidRPr="00AC2FD0">
        <w:rPr>
          <w:rFonts w:ascii="Times New Roman" w:eastAsia="SimSun" w:hAnsi="Times New Roman"/>
        </w:rPr>
        <w:t>R1-1810781, “Coexistence mechanisms for eV2X services”, Intel Corporation, Chengdu, China, October, 2018.</w:t>
      </w:r>
      <w:bookmarkEnd w:id="15"/>
    </w:p>
    <w:p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C13617" w:rsidRPr="00BD33AF" w:rsidRDefault="00C13617" w:rsidP="00BD33AF">
      <w:pPr>
        <w:pStyle w:val="3GPPH1"/>
        <w:numPr>
          <w:ilvl w:val="0"/>
          <w:numId w:val="0"/>
        </w:numPr>
        <w:ind w:left="432" w:hanging="432"/>
      </w:pPr>
      <w:r w:rsidRPr="00BD33AF">
        <w:rPr>
          <w:lang w:val="en-US"/>
        </w:rPr>
        <w:t>Appendix</w:t>
      </w:r>
      <w:r w:rsidR="003B4293">
        <w:rPr>
          <w:lang w:val="en-US"/>
        </w:rPr>
        <w:t xml:space="preserve"> – System Level Evaluation Assumptions</w:t>
      </w:r>
    </w:p>
    <w:p w:rsidR="003B4293" w:rsidRDefault="003B4293" w:rsidP="003B4293">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System level evaluation assumptions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4057"/>
        <w:gridCol w:w="4155"/>
      </w:tblGrid>
      <w:tr w:rsidR="003B4293" w:rsidTr="00BD33AF">
        <w:tc>
          <w:tcPr>
            <w:tcW w:w="1755" w:type="dxa"/>
            <w:tcBorders>
              <w:top w:val="single" w:sz="4" w:space="0" w:color="auto"/>
              <w:left w:val="single" w:sz="4" w:space="0" w:color="auto"/>
              <w:bottom w:val="single" w:sz="4" w:space="0" w:color="auto"/>
              <w:right w:val="single" w:sz="4" w:space="0" w:color="auto"/>
            </w:tcBorders>
            <w:shd w:val="clear" w:color="auto" w:fill="FBE4D5"/>
            <w:hideMark/>
          </w:tcPr>
          <w:p w:rsidR="003B4293" w:rsidRDefault="003B4293">
            <w:pPr>
              <w:widowControl w:val="0"/>
              <w:spacing w:after="0"/>
              <w:rPr>
                <w:b/>
              </w:rPr>
            </w:pPr>
            <w:r>
              <w:rPr>
                <w:b/>
              </w:rPr>
              <w:t>Parameter</w:t>
            </w:r>
          </w:p>
        </w:tc>
        <w:tc>
          <w:tcPr>
            <w:tcW w:w="4057" w:type="dxa"/>
            <w:tcBorders>
              <w:top w:val="single" w:sz="4" w:space="0" w:color="auto"/>
              <w:left w:val="single" w:sz="4" w:space="0" w:color="auto"/>
              <w:bottom w:val="single" w:sz="4" w:space="0" w:color="auto"/>
              <w:right w:val="single" w:sz="4" w:space="0" w:color="auto"/>
            </w:tcBorders>
            <w:shd w:val="clear" w:color="auto" w:fill="FBE4D5"/>
            <w:hideMark/>
          </w:tcPr>
          <w:p w:rsidR="003B4293" w:rsidRDefault="003B4293">
            <w:pPr>
              <w:widowControl w:val="0"/>
              <w:spacing w:after="0"/>
              <w:jc w:val="center"/>
              <w:rPr>
                <w:b/>
              </w:rPr>
            </w:pPr>
            <w:r>
              <w:rPr>
                <w:b/>
              </w:rPr>
              <w:t>Scenario 1 – Periodic traffic</w:t>
            </w:r>
          </w:p>
        </w:tc>
        <w:tc>
          <w:tcPr>
            <w:tcW w:w="4155" w:type="dxa"/>
            <w:tcBorders>
              <w:top w:val="single" w:sz="4" w:space="0" w:color="auto"/>
              <w:left w:val="single" w:sz="4" w:space="0" w:color="auto"/>
              <w:bottom w:val="single" w:sz="4" w:space="0" w:color="auto"/>
              <w:right w:val="single" w:sz="4" w:space="0" w:color="auto"/>
            </w:tcBorders>
            <w:shd w:val="clear" w:color="auto" w:fill="FBE4D5"/>
          </w:tcPr>
          <w:p w:rsidR="003B4293" w:rsidRDefault="003B4293">
            <w:pPr>
              <w:widowControl w:val="0"/>
              <w:spacing w:after="0"/>
              <w:jc w:val="center"/>
              <w:rPr>
                <w:b/>
              </w:rPr>
            </w:pPr>
            <w:r>
              <w:rPr>
                <w:b/>
              </w:rPr>
              <w:t>Scenario 2 – Aperiodic traffic</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pPr>
            <w:r>
              <w:t>Deployment scenario</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Freeway scenario from LTE Rel-14 V2V methodology:</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MTAD = 2.5s</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Vehicle speeds = 35, 70, 140 km/h</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Freeway scenario from LTE Rel-14 V2V methodology:</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MTAD = 2.5s</w:t>
            </w:r>
          </w:p>
          <w:p w:rsidR="003B4293" w:rsidRDefault="003B4293" w:rsidP="003B4293">
            <w:pPr>
              <w:spacing w:after="0"/>
              <w:rPr>
                <w:rFonts w:eastAsia="MS Mincho"/>
                <w:iCs/>
                <w:lang w:eastAsia="ja-JP"/>
              </w:rPr>
            </w:pPr>
            <w:r>
              <w:rPr>
                <w:rFonts w:eastAsia="MS Mincho"/>
                <w:iCs/>
                <w:lang w:eastAsia="ja-JP"/>
              </w:rPr>
              <w:t>Vehicle speeds = 35, 70, 140 km/h</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Channel Model</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LTE Rel-14 Freeway Channel Model</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LTE Rel-14 Freeway Channel Model</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Spectrum Allocation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Carrier frequency: 6GHz</w:t>
            </w:r>
          </w:p>
          <w:p w:rsidR="003B4293" w:rsidRDefault="003B4293" w:rsidP="003B4293">
            <w:pPr>
              <w:spacing w:after="0"/>
              <w:rPr>
                <w:rFonts w:eastAsia="MS Mincho"/>
                <w:iCs/>
                <w:lang w:eastAsia="ja-JP"/>
              </w:rPr>
            </w:pPr>
            <w:r>
              <w:rPr>
                <w:rFonts w:eastAsia="MS Mincho"/>
                <w:iCs/>
                <w:lang w:eastAsia="ja-JP"/>
              </w:rPr>
              <w:t xml:space="preserve">Simulated Bandwidth: </w:t>
            </w:r>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MHz</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Carrier frequency: 6GHz</w:t>
            </w:r>
          </w:p>
          <w:p w:rsidR="003B4293" w:rsidRDefault="003B4293" w:rsidP="003B4293">
            <w:pPr>
              <w:spacing w:after="0"/>
              <w:rPr>
                <w:rFonts w:eastAsia="MS Mincho"/>
                <w:iCs/>
                <w:lang w:eastAsia="ja-JP"/>
              </w:rPr>
            </w:pPr>
            <w:r>
              <w:rPr>
                <w:rFonts w:eastAsia="MS Mincho"/>
                <w:iCs/>
                <w:lang w:eastAsia="ja-JP"/>
              </w:rPr>
              <w:t xml:space="preserve">Simulated Bandwidth: </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MHz</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Subcarrier Spacing</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pPr>
              <w:spacing w:after="0"/>
              <w:rPr>
                <w:rFonts w:eastAsia="MS Mincho"/>
                <w:iCs/>
                <w:lang w:eastAsia="ja-JP"/>
              </w:rPr>
            </w:pPr>
            <w:r>
              <w:rPr>
                <w:rFonts w:eastAsia="MS Mincho"/>
                <w:iCs/>
                <w:lang w:eastAsia="ja-JP"/>
              </w:rPr>
              <w:t>15 kHz</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30 KHz</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Traffic model</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u w:val="single"/>
                <w:lang w:eastAsia="ja-JP"/>
              </w:rPr>
            </w:pPr>
            <w:r>
              <w:rPr>
                <w:rFonts w:eastAsia="MS Mincho"/>
                <w:iCs/>
                <w:u w:val="single"/>
                <w:lang w:eastAsia="ja-JP"/>
              </w:rPr>
              <w:t>Periodic unicast traffic (used for RX–based sensing results):</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[190 x 4, 300] Byte</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100 </w:t>
            </w:r>
            <w:proofErr w:type="spellStart"/>
            <w:r>
              <w:rPr>
                <w:rFonts w:eastAsia="MS Mincho"/>
                <w:iCs/>
                <w:lang w:eastAsia="ja-JP"/>
              </w:rPr>
              <w:t>ms</w:t>
            </w:r>
            <w:proofErr w:type="spellEnd"/>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100 </w:t>
            </w:r>
            <w:proofErr w:type="spellStart"/>
            <w:r>
              <w:rPr>
                <w:rFonts w:eastAsia="MS Mincho"/>
                <w:iCs/>
                <w:lang w:eastAsia="ja-JP"/>
              </w:rPr>
              <w:t>ms</w:t>
            </w:r>
            <w:proofErr w:type="spellEnd"/>
            <w:r>
              <w:rPr>
                <w:rFonts w:eastAsia="MS Mincho"/>
                <w:iCs/>
                <w:lang w:eastAsia="ja-JP"/>
              </w:rPr>
              <w:t xml:space="preserve"> </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u w:val="single"/>
                <w:lang w:eastAsia="ja-JP"/>
              </w:rPr>
            </w:pPr>
            <w:r>
              <w:rPr>
                <w:rFonts w:eastAsia="MS Mincho"/>
                <w:iCs/>
                <w:u w:val="single"/>
                <w:lang w:eastAsia="ja-JP"/>
              </w:rPr>
              <w:t>Aperiodic unicast traffic:</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1200 Byte </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w:t>
            </w:r>
            <w:r>
              <w:rPr>
                <w:lang w:eastAsia="ko-KR"/>
              </w:rPr>
              <w:t xml:space="preserve">50 </w:t>
            </w:r>
            <w:proofErr w:type="spellStart"/>
            <w:r>
              <w:rPr>
                <w:lang w:eastAsia="ko-KR"/>
              </w:rPr>
              <w:t>ms</w:t>
            </w:r>
            <w:proofErr w:type="spellEnd"/>
            <w:r>
              <w:rPr>
                <w:lang w:eastAsia="ko-KR"/>
              </w:rPr>
              <w:t xml:space="preserve"> + an exponential random variable with the mean of 50 </w:t>
            </w:r>
            <w:proofErr w:type="spellStart"/>
            <w:r>
              <w:rPr>
                <w:lang w:eastAsia="ko-KR"/>
              </w:rPr>
              <w:t>ms</w:t>
            </w:r>
            <w:proofErr w:type="spellEnd"/>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Latency </w:t>
            </w:r>
            <w:r w:rsidRPr="00BD33AF">
              <w:rPr>
                <w:lang w:eastAsia="ko-KR"/>
              </w:rPr>
              <w:t>requirement</w:t>
            </w:r>
            <w:r>
              <w:rPr>
                <w:rFonts w:eastAsia="MS Mincho"/>
                <w:iCs/>
                <w:lang w:eastAsia="ja-JP"/>
              </w:rPr>
              <w:t xml:space="preserve">: 50 </w:t>
            </w:r>
            <w:proofErr w:type="spellStart"/>
            <w:r>
              <w:rPr>
                <w:rFonts w:eastAsia="MS Mincho"/>
                <w:iCs/>
                <w:lang w:eastAsia="ja-JP"/>
              </w:rPr>
              <w:t>ms</w:t>
            </w:r>
            <w:proofErr w:type="spellEnd"/>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Resource selection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u w:val="single"/>
                <w:lang w:eastAsia="ja-JP"/>
              </w:rPr>
            </w:pPr>
            <w:r>
              <w:rPr>
                <w:rFonts w:eastAsia="MS Mincho"/>
                <w:iCs/>
                <w:u w:val="single"/>
                <w:lang w:eastAsia="ja-JP"/>
              </w:rPr>
              <w:t>Large Scale Sensing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Based on LTE R14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1s sensing window duration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remaining resources ratio</w:t>
            </w:r>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T2 is selected to enable 50 </w:t>
            </w:r>
            <w:proofErr w:type="spellStart"/>
            <w:r>
              <w:rPr>
                <w:rFonts w:eastAsia="MS Mincho"/>
                <w:iCs/>
                <w:lang w:eastAsia="ja-JP"/>
              </w:rPr>
              <w:t>ms</w:t>
            </w:r>
            <w:proofErr w:type="spellEnd"/>
            <w:r>
              <w:rPr>
                <w:rFonts w:eastAsia="MS Mincho"/>
                <w:iCs/>
                <w:lang w:eastAsia="ja-JP"/>
              </w:rPr>
              <w:t xml:space="preserve"> selection window duration</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u w:val="single"/>
                <w:lang w:eastAsia="ja-JP"/>
              </w:rPr>
            </w:pPr>
            <w:r>
              <w:rPr>
                <w:rFonts w:eastAsia="MS Mincho"/>
                <w:iCs/>
                <w:u w:val="single"/>
                <w:lang w:eastAsia="ja-JP"/>
              </w:rPr>
              <w:t>Large Scale Sensing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Based on LTE R14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0.1s sensing window duration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remaining resources ratio</w:t>
            </w:r>
          </w:p>
          <w:p w:rsidR="003B4293" w:rsidRPr="00BD33AF"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T2 is selected to enable 10 </w:t>
            </w:r>
            <w:proofErr w:type="spellStart"/>
            <w:r>
              <w:rPr>
                <w:rFonts w:eastAsia="MS Mincho"/>
                <w:iCs/>
                <w:lang w:eastAsia="ja-JP"/>
              </w:rPr>
              <w:t>ms</w:t>
            </w:r>
            <w:proofErr w:type="spellEnd"/>
            <w:r>
              <w:rPr>
                <w:rFonts w:eastAsia="MS Mincho"/>
                <w:iCs/>
                <w:lang w:eastAsia="ja-JP"/>
              </w:rPr>
              <w:t xml:space="preserve"> selection window duration</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Number of packet TTIs</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lang w:eastAsia="ja-JP"/>
              </w:rPr>
            </w:pPr>
            <w:r>
              <w:rPr>
                <w:rFonts w:eastAsia="MS Mincho"/>
                <w:iCs/>
                <w:lang w:eastAsia="ja-JP"/>
              </w:rPr>
              <w:t>2</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1</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lastRenderedPageBreak/>
              <w:t>TTI structure</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 xml:space="preserve">NR Slot TTI: 10 Symbols for Data, 4 Symbols overhead </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 xml:space="preserve">NR Slot TTI: 10 Symbols for Data, 4 Symbols overhead </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Frequency resource allocation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lang w:eastAsia="ja-JP"/>
              </w:rPr>
            </w:pPr>
            <w:r>
              <w:rPr>
                <w:rFonts w:eastAsia="MS Mincho"/>
                <w:iCs/>
                <w:lang w:eastAsia="ja-JP"/>
              </w:rPr>
              <w:t>Adjacent SCI and Data transmission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PRB Data + 2 PRB SCI</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Adjacent SCI and Data transmission</w:t>
            </w:r>
          </w:p>
          <w:p w:rsidR="003B4293" w:rsidRDefault="003B4293" w:rsidP="003B4293">
            <w:pPr>
              <w:widowControl w:val="0"/>
              <w:spacing w:after="0"/>
              <w:rPr>
                <w:rFonts w:eastAsia="MS Mincho"/>
                <w:iCs/>
                <w:lang w:eastAsia="ja-JP"/>
              </w:rPr>
            </w:pPr>
            <w:r>
              <w:rPr>
                <w:rFonts w:eastAsia="MS Mincho"/>
                <w:iCs/>
                <w:lang w:eastAsia="ja-JP"/>
              </w:rPr>
              <w:t>44 PRB Data + 2 PRB SCI</w:t>
            </w:r>
          </w:p>
        </w:tc>
      </w:tr>
      <w:tr w:rsidR="003B4293" w:rsidTr="003B4293">
        <w:tc>
          <w:tcPr>
            <w:tcW w:w="17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pPr>
            <w:r>
              <w:t>Unicast association</w:t>
            </w:r>
          </w:p>
        </w:tc>
        <w:tc>
          <w:tcPr>
            <w:tcW w:w="4057"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Random pairing with distance threshold 500 m</w:t>
            </w:r>
          </w:p>
        </w:tc>
        <w:tc>
          <w:tcPr>
            <w:tcW w:w="4155" w:type="dxa"/>
            <w:tcBorders>
              <w:top w:val="single" w:sz="4" w:space="0" w:color="auto"/>
              <w:left w:val="single" w:sz="4" w:space="0" w:color="auto"/>
              <w:bottom w:val="single" w:sz="4" w:space="0" w:color="auto"/>
              <w:right w:val="single" w:sz="4" w:space="0" w:color="auto"/>
            </w:tcBorders>
          </w:tcPr>
          <w:p w:rsidR="003B4293" w:rsidRDefault="003B4293">
            <w:pPr>
              <w:widowControl w:val="0"/>
              <w:spacing w:after="0"/>
              <w:rPr>
                <w:rFonts w:eastAsia="MS Mincho"/>
                <w:iCs/>
                <w:lang w:eastAsia="ja-JP"/>
              </w:rPr>
            </w:pPr>
            <w:r>
              <w:rPr>
                <w:rFonts w:eastAsia="MS Mincho"/>
                <w:iCs/>
                <w:lang w:eastAsia="ja-JP"/>
              </w:rPr>
              <w:t>Random pairing with distance threshold 320 m</w:t>
            </w:r>
          </w:p>
        </w:tc>
      </w:tr>
    </w:tbl>
    <w:p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3B4293"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877" w:rsidRDefault="00B71877">
      <w:r>
        <w:separator/>
      </w:r>
    </w:p>
  </w:endnote>
  <w:endnote w:type="continuationSeparator" w:id="0">
    <w:p w:rsidR="00B71877" w:rsidRDefault="00B7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Default="005374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37451" w:rsidRDefault="0053745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Pr="00270202" w:rsidRDefault="005374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85365">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85365">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877" w:rsidRDefault="00B71877">
      <w:r>
        <w:separator/>
      </w:r>
    </w:p>
  </w:footnote>
  <w:footnote w:type="continuationSeparator" w:id="0">
    <w:p w:rsidR="00B71877" w:rsidRDefault="00B71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Default="005374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7A906378"/>
    <w:numStyleLink w:val="3GPPListofBullets"/>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50F8F"/>
    <w:multiLevelType w:val="multilevel"/>
    <w:tmpl w:val="05E8EA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4C21A5"/>
    <w:multiLevelType w:val="hybridMultilevel"/>
    <w:tmpl w:val="D062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1B20F1"/>
    <w:multiLevelType w:val="hybridMultilevel"/>
    <w:tmpl w:val="E95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9C7ECE"/>
    <w:multiLevelType w:val="multilevel"/>
    <w:tmpl w:val="7A906378"/>
    <w:numStyleLink w:val="3GPPListofBullets"/>
  </w:abstractNum>
  <w:abstractNum w:abstractNumId="16" w15:restartNumberingAfterBreak="0">
    <w:nsid w:val="6013160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6"/>
  </w:num>
  <w:num w:numId="3">
    <w:abstractNumId w:val="1"/>
  </w:num>
  <w:num w:numId="4">
    <w:abstractNumId w:val="9"/>
  </w:num>
  <w:num w:numId="5">
    <w:abstractNumId w:val="10"/>
  </w:num>
  <w:num w:numId="6">
    <w:abstractNumId w:val="4"/>
  </w:num>
  <w:num w:numId="7">
    <w:abstractNumId w:val="2"/>
  </w:num>
  <w:num w:numId="8">
    <w:abstractNumId w:val="11"/>
  </w:num>
  <w:num w:numId="9">
    <w:abstractNumId w:val="14"/>
  </w:num>
  <w:num w:numId="10">
    <w:abstractNumId w:val="3"/>
  </w:num>
  <w:num w:numId="11">
    <w:abstractNumId w:val="12"/>
  </w:num>
  <w:num w:numId="12">
    <w:abstractNumId w:val="15"/>
  </w:num>
  <w:num w:numId="13">
    <w:abstractNumId w:val="13"/>
  </w:num>
  <w:num w:numId="14">
    <w:abstractNumId w:val="5"/>
  </w:num>
  <w:num w:numId="15">
    <w:abstractNumId w:val="17"/>
  </w:num>
  <w:num w:numId="16">
    <w:abstractNumId w:val="1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76"/>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FB0"/>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4D8"/>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31"/>
    <w:rsid w:val="003249F8"/>
    <w:rsid w:val="00324A34"/>
    <w:rsid w:val="00324EA0"/>
    <w:rsid w:val="00325319"/>
    <w:rsid w:val="00325420"/>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101"/>
    <w:rsid w:val="003E6592"/>
    <w:rsid w:val="003E703E"/>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7CC"/>
    <w:rsid w:val="0054093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CA1"/>
    <w:rsid w:val="006943ED"/>
    <w:rsid w:val="0069447C"/>
    <w:rsid w:val="006949AD"/>
    <w:rsid w:val="00694F91"/>
    <w:rsid w:val="00695184"/>
    <w:rsid w:val="006951D6"/>
    <w:rsid w:val="006958E7"/>
    <w:rsid w:val="00695C33"/>
    <w:rsid w:val="00695E95"/>
    <w:rsid w:val="00695F2E"/>
    <w:rsid w:val="00696244"/>
    <w:rsid w:val="00696787"/>
    <w:rsid w:val="0069686A"/>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235"/>
    <w:rsid w:val="007425E8"/>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B72"/>
    <w:rsid w:val="00917F9F"/>
    <w:rsid w:val="00920440"/>
    <w:rsid w:val="00920588"/>
    <w:rsid w:val="00920DF7"/>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411"/>
    <w:rsid w:val="00AA158B"/>
    <w:rsid w:val="00AA1D12"/>
    <w:rsid w:val="00AA1EEC"/>
    <w:rsid w:val="00AA2061"/>
    <w:rsid w:val="00AA210C"/>
    <w:rsid w:val="00AA2587"/>
    <w:rsid w:val="00AA298D"/>
    <w:rsid w:val="00AA29F2"/>
    <w:rsid w:val="00AA2C8A"/>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54C"/>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2FD0"/>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5EE6"/>
    <w:rsid w:val="00C36060"/>
    <w:rsid w:val="00C363CB"/>
    <w:rsid w:val="00C3641C"/>
    <w:rsid w:val="00C3653A"/>
    <w:rsid w:val="00C36812"/>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D56"/>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AF1"/>
    <w:rsid w:val="00C97E86"/>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688A"/>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DF3"/>
    <w:rsid w:val="00D15D5B"/>
    <w:rsid w:val="00D15D9D"/>
    <w:rsid w:val="00D16142"/>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D7D"/>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37"/>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27"/>
    <w:rsid w:val="00DF5041"/>
    <w:rsid w:val="00DF5270"/>
    <w:rsid w:val="00DF52B8"/>
    <w:rsid w:val="00DF5C86"/>
    <w:rsid w:val="00DF5D31"/>
    <w:rsid w:val="00DF5E5C"/>
    <w:rsid w:val="00DF5FF9"/>
    <w:rsid w:val="00DF6014"/>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07"/>
    <w:rsid w:val="00E53E22"/>
    <w:rsid w:val="00E53E3F"/>
    <w:rsid w:val="00E53F67"/>
    <w:rsid w:val="00E53FD0"/>
    <w:rsid w:val="00E54042"/>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428"/>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F0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7F9"/>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D91"/>
    <w:rsid w:val="00FD6F9D"/>
    <w:rsid w:val="00FD7001"/>
    <w:rsid w:val="00FD7240"/>
    <w:rsid w:val="00FD72D9"/>
    <w:rsid w:val="00FD73AE"/>
    <w:rsid w:val="00FD794E"/>
    <w:rsid w:val="00FD7A7D"/>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www.3gpp.org/ftp/Specs/archive/22_series/22.886/22886-f1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6A3481B-4598-4603-A7B1-A2C2368659FD}">
  <ds:schemaRefs>
    <ds:schemaRef ds:uri="http://schemas.openxmlformats.org/officeDocument/2006/bibliography"/>
  </ds:schemaRefs>
</ds:datastoreItem>
</file>

<file path=customXml/itemProps6.xml><?xml version="1.0" encoding="utf-8"?>
<ds:datastoreItem xmlns:ds="http://schemas.openxmlformats.org/officeDocument/2006/customXml" ds:itemID="{C2009B76-271B-4F7F-B079-6F919D57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4623</Words>
  <Characters>26354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30916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9</cp:revision>
  <cp:lastPrinted>2016-05-08T07:33:00Z</cp:lastPrinted>
  <dcterms:created xsi:type="dcterms:W3CDTF">2018-09-28T16:58:00Z</dcterms:created>
  <dcterms:modified xsi:type="dcterms:W3CDTF">2018-09-28T19:13:00Z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097f27f7-df34-4b0d-b9b0-a06b49ad5eb2</vt:lpwstr>
  </property>
  <property fmtid="{D5CDD505-2E9C-101B-9397-08002B2CF9AE}" pid="6" name="CTP_TimeStamp">
    <vt:lpwstr>2018-09-28 17:12:54Z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